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p w:rsidR="00A02C54" w:rsidRPr="008057E2" w:rsidRDefault="008057E2" w:rsidP="00A02C54">
            <w:pPr>
              <w:pStyle w:val="af4"/>
              <w:rPr>
                <w:color w:val="auto"/>
                <w:sz w:val="22"/>
              </w:rPr>
            </w:pPr>
            <w:r w:rsidRPr="008057E2">
              <w:rPr>
                <w:color w:val="auto"/>
                <w:sz w:val="22"/>
              </w:rPr>
              <w:t>Генеральный директор</w:t>
            </w:r>
          </w:p>
          <w:p w:rsidR="008057E2" w:rsidRPr="008057E2" w:rsidRDefault="008057E2" w:rsidP="00A02C54">
            <w:pPr>
              <w:pStyle w:val="af4"/>
              <w:rPr>
                <w:color w:val="auto"/>
                <w:sz w:val="22"/>
              </w:rPr>
            </w:pPr>
            <w:r w:rsidRPr="008057E2">
              <w:rPr>
                <w:color w:val="auto"/>
                <w:sz w:val="22"/>
              </w:rPr>
              <w:t>ООО «ЕвроСибЭнерго – тепловая энергия»</w:t>
            </w:r>
          </w:p>
          <w:p w:rsidR="00A02C54" w:rsidRPr="008057E2" w:rsidRDefault="008057E2" w:rsidP="008057E2">
            <w:pPr>
              <w:pStyle w:val="af4"/>
              <w:jc w:val="right"/>
              <w:rPr>
                <w:color w:val="auto"/>
                <w:sz w:val="22"/>
              </w:rPr>
            </w:pPr>
            <w:r w:rsidRPr="008057E2">
              <w:rPr>
                <w:noProof/>
                <w:color w:val="auto"/>
                <w:sz w:val="22"/>
              </w:rPr>
              <w:t>Виговский А.В.</w:t>
            </w:r>
          </w:p>
          <w:sdt>
            <w:sdtPr>
              <w:rPr>
                <w:color w:val="auto"/>
              </w:rPr>
              <w:alias w:val="Подпись и дата утверждения"/>
              <w:tag w:val="Подпись и дата утверждения"/>
              <w:id w:val="-759291159"/>
              <w:placeholder>
                <w:docPart w:val="6E1B6E4839C642B6AB93D13704BF95D1"/>
              </w:placeholder>
              <w15:color w:val="FFFF00"/>
            </w:sdtPr>
            <w:sdtEnd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8057E2">
                  <w:rPr>
                    <w:noProof/>
                    <w:color w:val="auto"/>
                  </w:rPr>
                  <w:t>2023</w:t>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E02575"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6149E90C578F4FCDAD41981D18FDFA3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8057E2" w:rsidRPr="002E30A6" w:rsidRDefault="008057E2" w:rsidP="00A02C54">
            <w:pPr>
              <w:pStyle w:val="af1"/>
              <w:rPr>
                <w:color w:val="auto"/>
              </w:rPr>
            </w:pPr>
            <w:r w:rsidRPr="00DA5962">
              <w:rPr>
                <w:b/>
              </w:rPr>
              <w:t>«</w:t>
            </w:r>
            <w:r>
              <w:rPr>
                <w:b/>
              </w:rPr>
              <w:t>Обследование трансформаторной площадки для оценки возможности установки противопожарных перегородок</w:t>
            </w:r>
            <w:r w:rsidRPr="00DA5962">
              <w:rPr>
                <w:b/>
              </w:rPr>
              <w:t>»</w:t>
            </w:r>
          </w:p>
          <w:p w:rsidR="00A02C54" w:rsidRPr="002E30A6" w:rsidRDefault="00A02C54" w:rsidP="00A02C54">
            <w:pPr>
              <w:pStyle w:val="af1"/>
              <w:rPr>
                <w:color w:val="auto"/>
              </w:rPr>
            </w:pPr>
            <w:r w:rsidRPr="002E30A6">
              <w:rPr>
                <w:color w:val="auto"/>
              </w:rPr>
              <w:t xml:space="preserve">для </w:t>
            </w:r>
            <w:r w:rsidR="008057E2">
              <w:rPr>
                <w:color w:val="auto"/>
              </w:rPr>
              <w:t>ООО «ЕвроСибЭнерго – тепловая энергия»</w:t>
            </w:r>
          </w:p>
          <w:p w:rsidR="00A02C54" w:rsidRPr="002E30A6" w:rsidRDefault="00A02C54" w:rsidP="0030577A">
            <w:pPr>
              <w:pStyle w:val="afd"/>
              <w:ind w:left="3402" w:right="3402"/>
              <w:rPr>
                <w:color w:val="auto"/>
              </w:rPr>
            </w:pPr>
            <w:r w:rsidRPr="002E30A6">
              <w:rPr>
                <w:color w:val="auto"/>
              </w:rPr>
              <w:t>№</w:t>
            </w:r>
            <w:r w:rsidR="00F17814" w:rsidRPr="002E30A6">
              <w:rPr>
                <w:color w:val="auto"/>
              </w:rPr>
              <w:t xml:space="preserve"> </w:t>
            </w:r>
            <w:r w:rsidR="0030577A">
              <w:rPr>
                <w:color w:val="auto"/>
              </w:rPr>
              <w:t>7</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E02575">
          <w:rPr>
            <w:noProof/>
            <w:webHidden/>
          </w:rPr>
          <w:t>3</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8</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14</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21</w:t>
        </w:r>
        <w:r w:rsidR="002E3D57">
          <w:rPr>
            <w:noProof/>
            <w:webHidden/>
          </w:rPr>
          <w:fldChar w:fldCharType="end"/>
        </w:r>
      </w:hyperlink>
    </w:p>
    <w:p w:rsidR="002E3D57" w:rsidRDefault="00E02575">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24</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0" w:name="_Toc103845960"/>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246D2B"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246D2B" w:rsidP="00E828B0">
            <w:r>
              <w:t>-</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46D2B" w:rsidRDefault="00246D2B" w:rsidP="00E828B0">
            <w:pPr>
              <w:rPr>
                <w:highlight w:val="yellow"/>
              </w:rPr>
            </w:pPr>
            <w:r w:rsidRPr="00246D2B">
              <w:t>Обследование трансформаторной площадки для оценки возможности установки противопожарных перегородок</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246D2B" w:rsidP="00A51E54">
            <w:pPr>
              <w:rPr>
                <w:noProof/>
              </w:rPr>
            </w:pPr>
            <w:r>
              <w:rPr>
                <w:noProof/>
              </w:rPr>
              <w:t>259 458,00 рублей без учета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246D2B" w:rsidP="00E828B0">
            <w:r>
              <w:t>51 891,60 рублей</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246D2B" w:rsidP="00FF7EB5">
            <w:pPr>
              <w:rPr>
                <w:noProof/>
              </w:rPr>
            </w:pPr>
            <w:r>
              <w:rPr>
                <w:noProof/>
              </w:rPr>
              <w:t>Предложение участника может превышать Начальную (максимальную) цену договора</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E76CC9" w:rsidP="00E62872">
            <w:pPr>
              <w:rPr>
                <w:noProof/>
              </w:rPr>
            </w:pPr>
            <w:r>
              <w:rPr>
                <w:noProof/>
              </w:rPr>
              <w:t>Авансирование не предусмотренно</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E76CC9"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Кроме того цена материалов (в т.ч. оборудования), предоставляемых заказчиком</w:t>
            </w:r>
          </w:p>
        </w:tc>
        <w:tc>
          <w:tcPr>
            <w:tcW w:w="4395" w:type="dxa"/>
            <w:shd w:val="clear" w:color="auto" w:fill="FFFFCD" w:themeFill="background2"/>
          </w:tcPr>
          <w:p w:rsidR="00E62872" w:rsidRDefault="00E76CC9" w:rsidP="00E62872">
            <w:pPr>
              <w:rPr>
                <w:noProof/>
              </w:rPr>
            </w:pPr>
            <w:r>
              <w:rPr>
                <w:noProof/>
              </w:rPr>
              <w:t>-</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E76CC9" w:rsidP="00E62872">
            <w:pPr>
              <w:rPr>
                <w:noProof/>
              </w:rPr>
            </w:pPr>
            <w:r>
              <w:t>О</w:t>
            </w:r>
            <w:r w:rsidRPr="001A5F43">
              <w:t>ценк</w:t>
            </w:r>
            <w:r>
              <w:t>а</w:t>
            </w:r>
            <w:r w:rsidRPr="001A5F43">
              <w:t xml:space="preserve"> технического состояния строительных конструкций (</w:t>
            </w:r>
            <w:r>
              <w:t>трансформаторная площадка здания ГЭС</w:t>
            </w:r>
            <w:r w:rsidRPr="001A5F43">
              <w:t xml:space="preserve">) </w:t>
            </w:r>
            <w:r>
              <w:t>для возможности установки противопожарных перегородок, с выбором типа и конструкции противопожарных перегородок.</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E76CC9"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E76CC9" w:rsidP="00E62872">
            <w:pPr>
              <w:rPr>
                <w:noProof/>
              </w:rPr>
            </w:pPr>
            <w:r>
              <w:rPr>
                <w:noProof/>
              </w:rPr>
              <w:t>Предмет закупки не 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E76CC9" w:rsidP="00E62872">
            <w:pPr>
              <w:rPr>
                <w:noProof/>
              </w:rPr>
            </w:pPr>
            <w:r>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E76CC9"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E76CC9" w:rsidP="00E62872">
            <w:r>
              <w:t>8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E76CC9" w:rsidRDefault="00E76CC9" w:rsidP="00E62872">
            <w:pPr>
              <w:rPr>
                <w:lang w:val="en-US"/>
              </w:rPr>
            </w:pPr>
            <w:r>
              <w:rPr>
                <w:lang w:val="en-US"/>
              </w:rPr>
              <w:t>tihonov_as@irkutskenergo.ru</w:t>
            </w:r>
          </w:p>
        </w:tc>
      </w:tr>
      <w:tr w:rsidR="00E76CC9" w:rsidRPr="002E30A6" w:rsidTr="009A2CC4">
        <w:trPr>
          <w:trHeight w:val="20"/>
        </w:trPr>
        <w:tc>
          <w:tcPr>
            <w:tcW w:w="851" w:type="dxa"/>
          </w:tcPr>
          <w:p w:rsidR="00E76CC9" w:rsidRPr="002E30A6" w:rsidRDefault="00E76CC9" w:rsidP="00E76CC9">
            <w:pPr>
              <w:pStyle w:val="119"/>
              <w:rPr>
                <w:color w:val="auto"/>
              </w:rPr>
            </w:pPr>
          </w:p>
        </w:tc>
        <w:tc>
          <w:tcPr>
            <w:tcW w:w="4394" w:type="dxa"/>
          </w:tcPr>
          <w:p w:rsidR="00E76CC9" w:rsidRPr="002E30A6" w:rsidRDefault="00E76CC9" w:rsidP="00E76CC9">
            <w:r w:rsidRPr="002E30A6">
              <w:t>Куратор закупки (для вопросов о процедуре закупки)</w:t>
            </w:r>
          </w:p>
        </w:tc>
        <w:tc>
          <w:tcPr>
            <w:tcW w:w="4395" w:type="dxa"/>
          </w:tcPr>
          <w:p w:rsidR="00E76CC9" w:rsidRPr="002E30A6" w:rsidRDefault="00E76CC9" w:rsidP="00E76CC9">
            <w:r>
              <w:t>Тихонов Александр Сергеевич</w:t>
            </w:r>
          </w:p>
        </w:tc>
      </w:tr>
      <w:tr w:rsidR="00E76CC9" w:rsidRPr="002E30A6" w:rsidTr="009A2CC4">
        <w:trPr>
          <w:trHeight w:val="20"/>
        </w:trPr>
        <w:tc>
          <w:tcPr>
            <w:tcW w:w="851" w:type="dxa"/>
          </w:tcPr>
          <w:p w:rsidR="00E76CC9" w:rsidRPr="002E30A6" w:rsidRDefault="00E76CC9" w:rsidP="00E76CC9">
            <w:pPr>
              <w:pStyle w:val="119"/>
              <w:rPr>
                <w:color w:val="auto"/>
              </w:rPr>
            </w:pPr>
          </w:p>
        </w:tc>
        <w:tc>
          <w:tcPr>
            <w:tcW w:w="4394" w:type="dxa"/>
          </w:tcPr>
          <w:p w:rsidR="00E76CC9" w:rsidRPr="002E30A6" w:rsidRDefault="00E76CC9" w:rsidP="00E76CC9">
            <w:r w:rsidRPr="002E30A6">
              <w:t xml:space="preserve">Телефон куратора закупки </w:t>
            </w:r>
          </w:p>
        </w:tc>
        <w:tc>
          <w:tcPr>
            <w:tcW w:w="4395" w:type="dxa"/>
          </w:tcPr>
          <w:p w:rsidR="00E76CC9" w:rsidRPr="002E30A6" w:rsidRDefault="00E76CC9" w:rsidP="00E76CC9">
            <w:r>
              <w:t>8 (921) 017 65 75</w:t>
            </w:r>
          </w:p>
        </w:tc>
      </w:tr>
      <w:tr w:rsidR="00E76CC9" w:rsidRPr="002E30A6" w:rsidTr="009A2CC4">
        <w:trPr>
          <w:trHeight w:val="20"/>
        </w:trPr>
        <w:tc>
          <w:tcPr>
            <w:tcW w:w="851" w:type="dxa"/>
          </w:tcPr>
          <w:p w:rsidR="00E76CC9" w:rsidRPr="002E30A6" w:rsidRDefault="00E76CC9" w:rsidP="00E76CC9">
            <w:pPr>
              <w:pStyle w:val="119"/>
              <w:rPr>
                <w:color w:val="auto"/>
              </w:rPr>
            </w:pPr>
            <w:bookmarkStart w:id="1" w:name="_Ref135041453"/>
          </w:p>
        </w:tc>
        <w:bookmarkEnd w:id="1"/>
        <w:tc>
          <w:tcPr>
            <w:tcW w:w="4394" w:type="dxa"/>
          </w:tcPr>
          <w:p w:rsidR="00E76CC9" w:rsidRPr="002E30A6" w:rsidRDefault="00E76CC9" w:rsidP="00E76CC9">
            <w:r w:rsidRPr="002E30A6">
              <w:t>Электронная почта куратора закупки</w:t>
            </w:r>
          </w:p>
        </w:tc>
        <w:tc>
          <w:tcPr>
            <w:tcW w:w="4395" w:type="dxa"/>
          </w:tcPr>
          <w:p w:rsidR="00E76CC9" w:rsidRPr="00E76CC9" w:rsidRDefault="00E76CC9" w:rsidP="00E76CC9">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D502A3" w:rsidRDefault="00D502A3" w:rsidP="00E62872">
            <w:r>
              <w:t>Республика Карелия, Сегежский р-н, д. Каменный Бор, ул. Набережная, д. 1 В</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tc>
          <w:tcPr>
            <w:tcW w:w="4395" w:type="dxa"/>
          </w:tcPr>
          <w:p w:rsidR="00E62872" w:rsidRDefault="00D502A3" w:rsidP="00E62872">
            <w:r>
              <w:t>186435, Республика Карелия,</w:t>
            </w:r>
          </w:p>
          <w:p w:rsidR="00D502A3" w:rsidRDefault="00D502A3" w:rsidP="00E62872">
            <w:r>
              <w:t>Сегежский р-н, д. Каменный Бор,</w:t>
            </w:r>
          </w:p>
          <w:p w:rsidR="00D502A3" w:rsidRPr="002E30A6" w:rsidRDefault="00D502A3" w:rsidP="00E62872">
            <w:r>
              <w:t>Ул. Набережная, д. 1 В (Ондская ГЭС)</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D502A3" w:rsidRDefault="00D502A3" w:rsidP="00E62872">
            <w:r>
              <w:rPr>
                <w:lang w:val="en-US"/>
              </w:rPr>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A043E4456654F6DA7BBDF6138C4CB4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ABE1F1371BFE424AA3875D83B0976391"/>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B14EF0" w:rsidP="00C2533E">
                <w:r>
                  <w:t>10.0</w:t>
                </w:r>
                <w:r w:rsidR="00C2533E">
                  <w:t>8</w:t>
                </w:r>
                <w:r>
                  <w:t>.2023 15.00 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631B1AE59C7B4B65ADC662FC7D367141"/>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1900DB" w:rsidRPr="002E30A6" w:rsidTr="00287C2C">
            <w:trPr>
              <w:trHeight w:val="567"/>
            </w:trPr>
            <w:tc>
              <w:tcPr>
                <w:tcW w:w="851" w:type="dxa"/>
              </w:tcPr>
              <w:p w:rsidR="001900DB" w:rsidRPr="002E30A6" w:rsidRDefault="001900DB" w:rsidP="001900DB">
                <w:pPr>
                  <w:pStyle w:val="119"/>
                  <w:rPr>
                    <w:color w:val="auto"/>
                  </w:rPr>
                </w:pPr>
              </w:p>
            </w:tc>
            <w:tc>
              <w:tcPr>
                <w:tcW w:w="4111" w:type="dxa"/>
              </w:tcPr>
              <w:p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rsidR="001900DB" w:rsidRDefault="00B14EF0" w:rsidP="00C2533E">
                <w:r>
                  <w:t>1</w:t>
                </w:r>
                <w:r w:rsidR="00C2533E">
                  <w:t>7</w:t>
                </w:r>
                <w:r>
                  <w:t>.0</w:t>
                </w:r>
                <w:r w:rsidR="00C2533E">
                  <w:t>8</w:t>
                </w:r>
                <w:bookmarkStart w:id="3" w:name="_GoBack"/>
                <w:bookmarkEnd w:id="3"/>
                <w:r>
                  <w:t>.2023 17.00 МСК</w:t>
                </w:r>
              </w:p>
            </w:tc>
          </w:tr>
          <w:tr w:rsidR="00B14EF0"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B14EF0" w:rsidRPr="002E30A6" w:rsidRDefault="00B14EF0" w:rsidP="00B14EF0">
                <w:pPr>
                  <w:pStyle w:val="119"/>
                  <w:rPr>
                    <w:color w:val="auto"/>
                  </w:rPr>
                </w:pPr>
              </w:p>
            </w:tc>
            <w:tc>
              <w:tcPr>
                <w:tcW w:w="4111" w:type="dxa"/>
              </w:tcPr>
              <w:p w:rsidR="00B14EF0" w:rsidRPr="002E30A6" w:rsidRDefault="00B14EF0" w:rsidP="00B14EF0">
                <w:r w:rsidRPr="002E30A6">
                  <w:t>Место рассмотрения заявок участников закупки и подведения итогов закупки</w:t>
                </w:r>
              </w:p>
            </w:tc>
            <w:tc>
              <w:tcPr>
                <w:tcW w:w="4678" w:type="dxa"/>
              </w:tcPr>
              <w:p w:rsidR="00B14EF0" w:rsidRPr="002E30A6" w:rsidRDefault="00B14EF0" w:rsidP="00B14EF0">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bl>
        <w:p w:rsidR="002440E7" w:rsidRPr="002E30A6" w:rsidRDefault="00E02575"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6E1B6E4839C642B6AB93D13704BF95D1"/>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21C2E" w:rsidP="00173337">
                <w:pPr>
                  <w:pStyle w:val="111"/>
                  <w:numPr>
                    <w:ilvl w:val="0"/>
                    <w:numId w:val="0"/>
                  </w:numPr>
                  <w:spacing w:after="0" w:line="240" w:lineRule="auto"/>
                  <w:jc w:val="left"/>
                  <w:rPr>
                    <w:rFonts w:asciiTheme="minorHAnsi" w:hAnsiTheme="minorHAnsi"/>
                    <w:color w:val="auto"/>
                  </w:rPr>
                </w:pPr>
                <w:r w:rsidRPr="00521C2E">
                  <w:rPr>
                    <w:rFonts w:asciiTheme="minorHAnsi" w:hAnsiTheme="minorHAnsi"/>
                    <w:color w:val="auto"/>
                  </w:rPr>
                  <w:t>Обследование трансформаторной площадки для оценки возможности установки противопожарных перегородок</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21C2E" w:rsidP="00521C2E">
                <w:pPr>
                  <w:pStyle w:val="111"/>
                  <w:numPr>
                    <w:ilvl w:val="0"/>
                    <w:numId w:val="0"/>
                  </w:numPr>
                  <w:spacing w:after="0" w:line="240" w:lineRule="auto"/>
                  <w:jc w:val="left"/>
                  <w:rPr>
                    <w:rFonts w:asciiTheme="minorHAnsi" w:hAnsiTheme="minorHAnsi"/>
                    <w:color w:val="auto"/>
                  </w:rPr>
                </w:pPr>
                <w:r>
                  <w:rPr>
                    <w:color w:val="auto"/>
                  </w:rPr>
                  <w:t>1 условная единица</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21C2E" w:rsidP="00173337">
                <w:pPr>
                  <w:pStyle w:val="111"/>
                  <w:numPr>
                    <w:ilvl w:val="0"/>
                    <w:numId w:val="0"/>
                  </w:numPr>
                  <w:spacing w:after="0" w:line="240" w:lineRule="auto"/>
                  <w:jc w:val="left"/>
                  <w:rPr>
                    <w:rFonts w:asciiTheme="minorHAnsi" w:hAnsiTheme="minorHAnsi"/>
                    <w:color w:val="auto"/>
                  </w:rPr>
                </w:pPr>
                <w:r w:rsidRPr="00521C2E">
                  <w:rPr>
                    <w:rFonts w:asciiTheme="minorHAnsi" w:hAnsiTheme="minorHAnsi"/>
                    <w:color w:val="auto"/>
                  </w:rPr>
                  <w:t>Республика Карелия, Сегежский р-н, д. Каменный Бор, ул. Набережная, д. 1 В</w:t>
                </w:r>
              </w:p>
            </w:tc>
          </w:tr>
          <w:tr w:rsidR="0097533B" w:rsidRPr="0097533B" w:rsidTr="00585AE0">
            <w:trPr>
              <w:tblCellSpacing w:w="42" w:type="dxa"/>
            </w:trPr>
            <w:tc>
              <w:tcPr>
                <w:tcW w:w="775" w:type="dxa"/>
                <w:vAlign w:val="center"/>
              </w:tcPr>
              <w:p w:rsidR="0097533B" w:rsidRPr="00B56B74" w:rsidRDefault="0097533B" w:rsidP="00585AE0">
                <w:pPr>
                  <w:pStyle w:val="111"/>
                  <w:rPr>
                    <w:rFonts w:asciiTheme="minorHAnsi" w:hAnsiTheme="minorHAnsi"/>
                  </w:rPr>
                </w:pPr>
              </w:p>
            </w:tc>
            <w:tc>
              <w:tcPr>
                <w:tcW w:w="2893" w:type="dxa"/>
                <w:tcMar>
                  <w:left w:w="85" w:type="dxa"/>
                </w:tcMar>
                <w:vAlign w:val="center"/>
              </w:tcPr>
              <w:p w:rsidR="0097533B" w:rsidRPr="0097533B" w:rsidRDefault="0097533B" w:rsidP="00585AE0">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521C2E" w:rsidP="00585AE0">
                <w:pPr>
                  <w:pStyle w:val="111"/>
                  <w:numPr>
                    <w:ilvl w:val="0"/>
                    <w:numId w:val="0"/>
                  </w:numPr>
                  <w:spacing w:after="0" w:line="240" w:lineRule="auto"/>
                  <w:jc w:val="left"/>
                  <w:rPr>
                    <w:rFonts w:asciiTheme="minorHAnsi" w:hAnsiTheme="minorHAnsi"/>
                  </w:rPr>
                </w:pPr>
                <w:r>
                  <w:rPr>
                    <w:rFonts w:asciiTheme="minorHAnsi" w:hAnsiTheme="minorHAnsi"/>
                  </w:rPr>
                  <w:t>С даты подписания по 01.12.2023 г.</w:t>
                </w:r>
              </w:p>
            </w:tc>
          </w:tr>
          <w:tr w:rsidR="0097533B" w:rsidRPr="00B56B74" w:rsidTr="00585AE0">
            <w:trPr>
              <w:tblCellSpacing w:w="42" w:type="dxa"/>
            </w:trPr>
            <w:tc>
              <w:tcPr>
                <w:tcW w:w="775" w:type="dxa"/>
                <w:vAlign w:val="center"/>
              </w:tcPr>
              <w:p w:rsidR="0097533B" w:rsidRPr="0097533B" w:rsidRDefault="0097533B" w:rsidP="00585AE0">
                <w:pPr>
                  <w:pStyle w:val="111"/>
                  <w:rPr>
                    <w:rFonts w:asciiTheme="minorHAnsi" w:hAnsiTheme="minorHAnsi"/>
                  </w:rPr>
                </w:pPr>
              </w:p>
            </w:tc>
            <w:tc>
              <w:tcPr>
                <w:tcW w:w="2893" w:type="dxa"/>
                <w:tcMar>
                  <w:left w:w="85" w:type="dxa"/>
                </w:tcMar>
                <w:vAlign w:val="center"/>
              </w:tcPr>
              <w:p w:rsidR="0097533B" w:rsidRPr="0097533B" w:rsidRDefault="0097533B" w:rsidP="00585AE0">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521C2E" w:rsidP="00521C2E">
                <w:pPr>
                  <w:pStyle w:val="111"/>
                  <w:numPr>
                    <w:ilvl w:val="0"/>
                    <w:numId w:val="0"/>
                  </w:numPr>
                  <w:spacing w:after="0" w:line="240" w:lineRule="auto"/>
                  <w:jc w:val="left"/>
                  <w:rPr>
                    <w:rFonts w:asciiTheme="minorHAnsi" w:hAnsiTheme="minorHAnsi"/>
                  </w:rPr>
                </w:pPr>
                <w:r>
                  <w:t xml:space="preserve">С даты подписания договора по </w:t>
                </w:r>
                <w:r w:rsidR="00BB4961">
                  <w:t>01.12.2023 г.</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BB4961"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B4961" w:rsidP="00A51E54">
                <w:pPr>
                  <w:pStyle w:val="111"/>
                  <w:numPr>
                    <w:ilvl w:val="0"/>
                    <w:numId w:val="0"/>
                  </w:numPr>
                  <w:spacing w:after="0" w:line="240" w:lineRule="auto"/>
                  <w:jc w:val="left"/>
                </w:pPr>
                <w:r>
                  <w:t>По результатам закупочных процедур</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B4961"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Перевод средств на расчетный счет исполнителя</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B4961"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30 календарных дней 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B4961"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За весь объем работ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B4961"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584D23" w:rsidRPr="00B56B74" w:rsidTr="00585AE0">
            <w:trPr>
              <w:tblCellSpacing w:w="42" w:type="dxa"/>
            </w:trPr>
            <w:tc>
              <w:tcPr>
                <w:tcW w:w="775" w:type="dxa"/>
                <w:vAlign w:val="center"/>
              </w:tcPr>
              <w:p w:rsidR="00584D23" w:rsidRPr="00B56B74" w:rsidRDefault="00584D23" w:rsidP="00585AE0">
                <w:pPr>
                  <w:pStyle w:val="111"/>
                  <w:rPr>
                    <w:rFonts w:asciiTheme="minorHAnsi" w:hAnsiTheme="minorHAnsi"/>
                  </w:rPr>
                </w:pPr>
              </w:p>
            </w:tc>
            <w:tc>
              <w:tcPr>
                <w:tcW w:w="2893" w:type="dxa"/>
                <w:tcMar>
                  <w:left w:w="85" w:type="dxa"/>
                </w:tcMar>
                <w:vAlign w:val="center"/>
              </w:tcPr>
              <w:p w:rsidR="00584D23" w:rsidRPr="00B56B74" w:rsidRDefault="00584D23" w:rsidP="00585AE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BB4961" w:rsidP="00BB4961">
                <w:pPr>
                  <w:pStyle w:val="111"/>
                  <w:numPr>
                    <w:ilvl w:val="0"/>
                    <w:numId w:val="0"/>
                  </w:numPr>
                  <w:spacing w:after="0" w:line="240" w:lineRule="auto"/>
                  <w:jc w:val="left"/>
                  <w:rPr>
                    <w:rFonts w:asciiTheme="minorHAnsi" w:hAnsiTheme="minorHAnsi"/>
                  </w:rPr>
                </w:pPr>
                <w:r>
                  <w:t>12 месяцев</w:t>
                </w:r>
              </w:p>
            </w:tc>
          </w:tr>
          <w:tr w:rsidR="0097533B" w:rsidRPr="00B56B74" w:rsidTr="00585AE0">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2B6E1B"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Не менее 75 %</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E02575" w:rsidP="00F33D34">
                <w:pPr>
                  <w:pStyle w:val="111"/>
                  <w:numPr>
                    <w:ilvl w:val="0"/>
                    <w:numId w:val="0"/>
                  </w:numPr>
                  <w:spacing w:after="0" w:line="240" w:lineRule="auto"/>
                  <w:jc w:val="left"/>
                </w:pPr>
              </w:p>
            </w:tc>
          </w:tr>
        </w:tbl>
      </w:sdtContent>
    </w:sdt>
    <w:p w:rsidR="00BC611E" w:rsidRPr="002E30A6" w:rsidRDefault="00BC611E" w:rsidP="00BC611E">
      <w:pPr>
        <w:pStyle w:val="113"/>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66A5D1DE4E8044E1A6129F9B08C276FD"/>
        </w:placeholder>
        <w15:color w:val="FFFF00"/>
      </w:sdtPr>
      <w:sdtEndPr/>
      <w:sdtContent>
        <w:p w:rsidR="00BC611E" w:rsidRPr="002E30A6" w:rsidRDefault="00BC611E" w:rsidP="00BC611E">
          <w:pPr>
            <w:pStyle w:val="111"/>
            <w:rPr>
              <w:color w:val="auto"/>
            </w:rPr>
          </w:pPr>
          <w:r w:rsidRPr="002E30A6">
            <w:rPr>
              <w:noProof/>
              <w:color w:val="auto"/>
            </w:rPr>
            <w:fldChar w:fldCharType="begin"/>
          </w:r>
          <w:r w:rsidRPr="002E30A6">
            <w:rPr>
              <w:noProof/>
              <w:color w:val="auto"/>
            </w:rPr>
            <w:instrText xml:space="preserve"> MERGEFIELD "Требования_безопасности" </w:instrText>
          </w:r>
          <w:r w:rsidRPr="002E30A6">
            <w:rPr>
              <w:noProof/>
              <w:color w:val="auto"/>
            </w:rPr>
            <w:fldChar w:fldCharType="end"/>
          </w:r>
          <w:r w:rsidR="00196270">
            <w:rPr>
              <w:noProof/>
              <w:color w:val="auto"/>
            </w:rPr>
            <w:t>В с</w:t>
          </w:r>
          <w:r w:rsidR="002B6E1B">
            <w:rPr>
              <w:noProof/>
              <w:color w:val="auto"/>
            </w:rPr>
            <w:t>оответствии с техническим заданием</w:t>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6E1B6E4839C642B6AB93D13704BF95D1"/>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6E1B6E4839C642B6AB93D13704BF95D1"/>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E02575">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1428B1CBA9854B59831D1491FA6F35D1"/>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2F5417FD8B914EE1BDE35EF59B7B6419"/>
            </w:placeholder>
            <w15:color w:val="FFFF00"/>
          </w:sdtPr>
          <w:sdtEndPr/>
          <w:sdtContent>
            <w:sdt>
              <w:sdtPr>
                <w:id w:val="-1825498209"/>
                <w:placeholder>
                  <w:docPart w:val="21A56E6CBA1B4FF39ED212925D3CA749"/>
                </w:placeholder>
                <w15:color w:val="FFFF00"/>
              </w:sdtPr>
              <w:sdtEndPr/>
              <w:sdtContent>
                <w:sdt>
                  <w:sdtPr>
                    <w:id w:val="-588309584"/>
                    <w:placeholder>
                      <w:docPart w:val="E321EDB5461B413FB8FE705E023AE777"/>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B93AD8813F8E4D078D8185B8346ABE49"/>
            </w:placeholder>
            <w15:color w:val="FFFF00"/>
          </w:sdtPr>
          <w:sdtEndPr/>
          <w:sdtContent>
            <w:sdt>
              <w:sdtPr>
                <w:id w:val="1734434407"/>
                <w:placeholder>
                  <w:docPart w:val="C9A0899F163348108AAE364758497602"/>
                </w:placeholder>
                <w15:color w:val="FFFF00"/>
              </w:sdtPr>
              <w:sdtEndPr/>
              <w:sdtContent>
                <w:sdt>
                  <w:sdtPr>
                    <w:id w:val="128986883"/>
                    <w:placeholder>
                      <w:docPart w:val="B5A787304CBD429B8852078299D87D78"/>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3F4377CF112C44A394EE0DEBEC17B4D6"/>
            </w:placeholder>
            <w15:color w:val="FFFF00"/>
          </w:sdtPr>
          <w:sdtEndPr/>
          <w:sdtContent>
            <w:sdt>
              <w:sdtPr>
                <w:id w:val="1486978902"/>
                <w:placeholder>
                  <w:docPart w:val="127327AF427943ECA098F1DEF38A83C6"/>
                </w:placeholder>
                <w15:color w:val="FFFF00"/>
              </w:sdtPr>
              <w:sdtEndPr/>
              <w:sdtContent>
                <w:sdt>
                  <w:sdtPr>
                    <w:id w:val="1587262142"/>
                    <w:placeholder>
                      <w:docPart w:val="B772587E25854E88B5983595E8E34AB4"/>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FFDEAFFBC7A745A48F6EFA957C8632DF"/>
            </w:placeholder>
            <w15:color w:val="FFFF00"/>
          </w:sdtPr>
          <w:sdtEndPr/>
          <w:sdtContent>
            <w:sdt>
              <w:sdtPr>
                <w:id w:val="-1227372339"/>
                <w:placeholder>
                  <w:docPart w:val="B5A2D1D3B2B44D3B8FB17FA43EFA22C8"/>
                </w:placeholder>
                <w15:color w:val="FFFF00"/>
              </w:sdtPr>
              <w:sdtEndPr/>
              <w:sdtContent>
                <w:sdt>
                  <w:sdtPr>
                    <w:id w:val="-85692800"/>
                    <w:placeholder>
                      <w:docPart w:val="582B5A99D52744378F54185D446AB90B"/>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B1638D6F36A3445982E0D00BE2F22651"/>
            </w:placeholder>
            <w15:color w:val="FFFF00"/>
          </w:sdtPr>
          <w:sdtEndPr/>
          <w:sdtContent>
            <w:sdt>
              <w:sdtPr>
                <w:id w:val="2013024472"/>
                <w:placeholder>
                  <w:docPart w:val="6171CB260D1A487AB3FE3DFD09A2B408"/>
                </w:placeholder>
                <w15:color w:val="FFFF00"/>
              </w:sdtPr>
              <w:sdtEndPr/>
              <w:sdtContent>
                <w:sdt>
                  <w:sdtPr>
                    <w:id w:val="-1950388802"/>
                    <w:placeholder>
                      <w:docPart w:val="236F2B4DBDF7461098A05536A82A050B"/>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97DB4F43BC7F40FA8B8967E9D469C428"/>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9A640EAC243C4169953CB031C8BAF5C6"/>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9A640EAC243C4169953CB031C8BAF5C6"/>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BB98059CD48B46139BAB20D921E197E5"/>
              </w:placeholder>
              <w15:color w:val="FFFF00"/>
            </w:sdtPr>
            <w:sdtEndPr/>
            <w:sdtContent>
              <w:p w:rsidR="00472482" w:rsidRPr="008A5D69" w:rsidRDefault="00472482" w:rsidP="002123CD">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2123CD">
                  <w:t>1</w:t>
                </w:r>
                <w:r>
                  <w:t xml:space="preserve"> </w:t>
                </w:r>
                <w:r w:rsidRPr="003C6F93">
                  <w:t>договор</w:t>
                </w:r>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E02575">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F826B506B396442A90D35204F5308725"/>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2123CD"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9B58B7" w:rsidRPr="002E30A6" w:rsidRDefault="002123CD" w:rsidP="009B58B7">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материально-технических ресурсах</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2123CD">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2123CD"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2123CD"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В соответствии с пунктом 3.1.13 Документации</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tc>
          <w:tcPr>
            <w:tcW w:w="4819" w:type="dxa"/>
            <w:gridSpan w:val="2"/>
            <w:vAlign w:val="center"/>
          </w:tcPr>
          <w:p w:rsidR="007A5C59" w:rsidRPr="002E30A6" w:rsidRDefault="002123CD"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2279620079F440E2A2BEF6CA410F0E44"/>
              </w:placeholder>
              <w15:color w:val="FFFF00"/>
            </w:sdtPr>
            <w:sdtEndPr>
              <w:rPr>
                <w:noProof/>
              </w:rPr>
            </w:sdtEndPr>
            <w:sdtContent>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Аттестация НАКС</w:t>
                </w:r>
              </w:p>
            </w:sdtContent>
          </w:sdt>
        </w:tc>
        <w:tc>
          <w:tcPr>
            <w:tcW w:w="4819" w:type="dxa"/>
            <w:gridSpan w:val="2"/>
            <w:vAlign w:val="center"/>
          </w:tcPr>
          <w:p w:rsidR="007A5C59" w:rsidRPr="002E30A6" w:rsidRDefault="002123CD"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tr>
      <w:tr w:rsidR="00F75094" w:rsidTr="00E57F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585AE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010000" w:firstRow="0" w:lastRow="0" w:firstColumn="0" w:lastColumn="0" w:oddVBand="0" w:evenVBand="0" w:oddHBand="0" w:evenHBand="1"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F75094" w:rsidRDefault="00AE36FB" w:rsidP="00585AE0">
            <w:pPr>
              <w:pStyle w:val="afffff"/>
              <w:jc w:val="both"/>
              <w:cnfStyle w:val="000000010000" w:firstRow="0" w:lastRow="0" w:firstColumn="0" w:lastColumn="0" w:oddVBand="0" w:evenVBand="0" w:oddHBand="0" w:evenHBand="1" w:firstRowFirstColumn="0" w:firstRowLastColumn="0" w:lastRowFirstColumn="0" w:lastRowLastColumn="0"/>
            </w:pPr>
            <w:r>
              <w:rPr>
                <w:color w:val="auto"/>
              </w:rP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525350045" w:edGrp="everyone" w:displacedByCustomXml="next"/>
    <w:sdt>
      <w:sdtPr>
        <w:rPr>
          <w:b w:val="0"/>
        </w:rPr>
        <w:alias w:val="Специальные требования"/>
        <w:tag w:val="Специальные требования"/>
        <w:id w:val="798342438"/>
        <w:placeholder>
          <w:docPart w:val="4A3B2E2779354F6C81F7AA757346CB4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585A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suppressAutoHyphens/>
                </w:pPr>
                <w:r w:rsidRPr="00C736AB">
                  <w:t>№</w:t>
                </w:r>
              </w:p>
            </w:tc>
            <w:tc>
              <w:tcPr>
                <w:tcW w:w="3118" w:type="dxa"/>
                <w:vAlign w:val="center"/>
              </w:tcPr>
              <w:p w:rsidR="00F75094" w:rsidRPr="00C736AB" w:rsidRDefault="00F75094" w:rsidP="00585AE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585AE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pStyle w:val="ac"/>
                  <w:numPr>
                    <w:ilvl w:val="0"/>
                    <w:numId w:val="6"/>
                  </w:numPr>
                  <w:suppressAutoHyphens/>
                  <w:jc w:val="both"/>
                </w:pPr>
              </w:p>
            </w:tc>
            <w:tc>
              <w:tcPr>
                <w:tcW w:w="3118" w:type="dxa"/>
                <w:vAlign w:val="center"/>
              </w:tcPr>
              <w:p w:rsidR="00F75094" w:rsidRPr="00C736AB" w:rsidRDefault="00F75094"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AE36FB"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585A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pStyle w:val="ac"/>
                  <w:numPr>
                    <w:ilvl w:val="0"/>
                    <w:numId w:val="6"/>
                  </w:numPr>
                  <w:suppressAutoHyphens/>
                  <w:jc w:val="both"/>
                </w:pPr>
              </w:p>
            </w:tc>
            <w:tc>
              <w:tcPr>
                <w:tcW w:w="3118" w:type="dxa"/>
                <w:vAlign w:val="center"/>
              </w:tcPr>
              <w:p w:rsidR="00F75094" w:rsidRPr="00C736AB" w:rsidRDefault="00F75094" w:rsidP="00585AE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AE36FB" w:rsidP="00585AE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525350045"/>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242952801" w:edGrp="everyone" w:displacedByCustomXml="next"/>
    <w:sdt>
      <w:sdtPr>
        <w:rPr>
          <w:b w:val="0"/>
        </w:rPr>
        <w:alias w:val="Специальные требования"/>
        <w:tag w:val="Специальные требования"/>
        <w:id w:val="-692846911"/>
        <w:placeholder>
          <w:docPart w:val="5B99691E6EFA4991984CB0D2324E246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585A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suppressAutoHyphens/>
                </w:pPr>
                <w:r w:rsidRPr="00C736AB">
                  <w:t>№</w:t>
                </w:r>
              </w:p>
            </w:tc>
            <w:tc>
              <w:tcPr>
                <w:tcW w:w="3118" w:type="dxa"/>
                <w:vAlign w:val="center"/>
              </w:tcPr>
              <w:p w:rsidR="00F75094" w:rsidRPr="00C736AB" w:rsidRDefault="00F75094" w:rsidP="00585AE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585AE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pStyle w:val="ac"/>
                  <w:numPr>
                    <w:ilvl w:val="0"/>
                    <w:numId w:val="6"/>
                  </w:numPr>
                  <w:suppressAutoHyphens/>
                  <w:jc w:val="both"/>
                </w:pPr>
              </w:p>
            </w:tc>
            <w:tc>
              <w:tcPr>
                <w:tcW w:w="3118" w:type="dxa"/>
                <w:vAlign w:val="center"/>
              </w:tcPr>
              <w:p w:rsidR="00F75094" w:rsidRPr="00C736AB" w:rsidRDefault="00F75094"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AE36FB"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585A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pStyle w:val="ac"/>
                  <w:numPr>
                    <w:ilvl w:val="0"/>
                    <w:numId w:val="6"/>
                  </w:numPr>
                  <w:suppressAutoHyphens/>
                  <w:jc w:val="both"/>
                </w:pPr>
              </w:p>
            </w:tc>
            <w:tc>
              <w:tcPr>
                <w:tcW w:w="3118" w:type="dxa"/>
                <w:vAlign w:val="center"/>
              </w:tcPr>
              <w:p w:rsidR="00F75094" w:rsidRPr="00C736AB" w:rsidRDefault="00F75094" w:rsidP="00585AE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AE36FB" w:rsidP="00585AE0">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r w:rsidR="0097533B" w:rsidRPr="00C736AB"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7533B" w:rsidRPr="00633AC2" w:rsidRDefault="0097533B" w:rsidP="0097533B">
                <w:pPr>
                  <w:pStyle w:val="ac"/>
                  <w:numPr>
                    <w:ilvl w:val="0"/>
                    <w:numId w:val="6"/>
                  </w:numPr>
                  <w:suppressAutoHyphens/>
                  <w:jc w:val="both"/>
                </w:pPr>
              </w:p>
            </w:tc>
            <w:tc>
              <w:tcPr>
                <w:tcW w:w="3118" w:type="dxa"/>
                <w:vAlign w:val="center"/>
              </w:tcPr>
              <w:p w:rsidR="0097533B" w:rsidRPr="0097533B" w:rsidRDefault="0097533B"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97533B" w:rsidRPr="00846D09" w:rsidRDefault="00AE36FB" w:rsidP="00585AE0">
                <w:pPr>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D01CAB" w:rsidTr="00585A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585AE0">
                <w:pPr>
                  <w:pStyle w:val="ac"/>
                  <w:numPr>
                    <w:ilvl w:val="0"/>
                    <w:numId w:val="6"/>
                  </w:numPr>
                  <w:suppressAutoHyphens/>
                  <w:jc w:val="both"/>
                </w:pPr>
              </w:p>
            </w:tc>
            <w:tc>
              <w:tcPr>
                <w:tcW w:w="3118" w:type="dxa"/>
                <w:vAlign w:val="center"/>
              </w:tcPr>
              <w:p w:rsidR="00F75094" w:rsidRPr="00C736AB" w:rsidRDefault="00F75094" w:rsidP="00585AE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AE36FB" w:rsidP="00585AE0">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242952801"/>
    <w:p w:rsidR="00C307BB" w:rsidRPr="00736283" w:rsidRDefault="00C307BB" w:rsidP="00C307BB">
      <w:pPr>
        <w:pStyle w:val="113"/>
        <w:spacing w:line="240" w:lineRule="auto"/>
        <w:jc w:val="both"/>
      </w:pPr>
      <w:r w:rsidRPr="00736283">
        <w:t>Требования по обеспечению аванса</w:t>
      </w:r>
    </w:p>
    <w:permStart w:id="967976573" w:edGrp="everyone" w:displacedByCustomXml="next"/>
    <w:sdt>
      <w:sdtPr>
        <w:rPr>
          <w:b w:val="0"/>
        </w:rPr>
        <w:alias w:val="Специальные требования"/>
        <w:tag w:val="Специальные требования"/>
        <w:id w:val="-582680519"/>
        <w:placeholder>
          <w:docPart w:val="8BC112BF80264534BBF36F764A9E6D6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AE36F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AE36F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967976573"/>
    <w:p w:rsidR="0084050C" w:rsidRDefault="0084050C" w:rsidP="0084050C">
      <w:pPr>
        <w:pStyle w:val="113"/>
        <w:spacing w:line="240" w:lineRule="auto"/>
        <w:jc w:val="both"/>
      </w:pPr>
      <w:r w:rsidRPr="00C736AB">
        <w:t xml:space="preserve">Требование </w:t>
      </w:r>
      <w:r>
        <w:t>по безопасности и охране труда</w:t>
      </w:r>
    </w:p>
    <w:permStart w:id="1820348377" w:edGrp="everyone" w:displacedByCustomXml="next"/>
    <w:sdt>
      <w:sdtPr>
        <w:rPr>
          <w:b w:val="0"/>
        </w:rPr>
        <w:alias w:val="Специальные требования"/>
        <w:tag w:val="Специальные требования"/>
        <w:id w:val="1860858097"/>
        <w:placeholder>
          <w:docPart w:val="D95B0A3E1E9A4121849943AE512767D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585A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585AE0">
                <w:pPr>
                  <w:suppressAutoHyphens/>
                </w:pPr>
                <w:r w:rsidRPr="00736283">
                  <w:t>№</w:t>
                </w:r>
              </w:p>
            </w:tc>
            <w:tc>
              <w:tcPr>
                <w:tcW w:w="3118" w:type="dxa"/>
                <w:vAlign w:val="center"/>
              </w:tcPr>
              <w:p w:rsidR="0084050C" w:rsidRPr="00736283" w:rsidRDefault="0084050C" w:rsidP="00585AE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585AE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AE36FB" w:rsidP="00585AE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AE36FB" w:rsidRPr="00C736AB" w:rsidTr="00585A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36FB" w:rsidRPr="00736283" w:rsidRDefault="00AE36FB" w:rsidP="00AE36FB">
                <w:pPr>
                  <w:pStyle w:val="ac"/>
                  <w:numPr>
                    <w:ilvl w:val="0"/>
                    <w:numId w:val="6"/>
                  </w:numPr>
                  <w:suppressAutoHyphens/>
                  <w:jc w:val="both"/>
                </w:pPr>
              </w:p>
            </w:tc>
            <w:tc>
              <w:tcPr>
                <w:tcW w:w="3118" w:type="dxa"/>
              </w:tcPr>
              <w:p w:rsidR="00AE36FB" w:rsidRPr="00C113B4" w:rsidRDefault="00AE36FB" w:rsidP="00AE36FB">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AE36FB" w:rsidRPr="00736283" w:rsidRDefault="00AE36FB" w:rsidP="00AE3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AE36FB" w:rsidRPr="00C736AB"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36FB" w:rsidRPr="00736283" w:rsidRDefault="00AE36FB" w:rsidP="00AE36FB">
                <w:pPr>
                  <w:pStyle w:val="ac"/>
                  <w:numPr>
                    <w:ilvl w:val="0"/>
                    <w:numId w:val="6"/>
                  </w:numPr>
                  <w:suppressAutoHyphens/>
                  <w:jc w:val="both"/>
                </w:pPr>
              </w:p>
            </w:tc>
            <w:tc>
              <w:tcPr>
                <w:tcW w:w="3118" w:type="dxa"/>
              </w:tcPr>
              <w:p w:rsidR="00AE36FB" w:rsidRPr="00C113B4" w:rsidRDefault="00AE36FB" w:rsidP="00AE36FB">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AE36FB" w:rsidRPr="00736283" w:rsidRDefault="00AE36FB" w:rsidP="00AE3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AE36FB" w:rsidRPr="00C736AB" w:rsidTr="00585AE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36FB" w:rsidRPr="00736283" w:rsidRDefault="00AE36FB" w:rsidP="00AE36FB">
                <w:pPr>
                  <w:pStyle w:val="ac"/>
                  <w:numPr>
                    <w:ilvl w:val="0"/>
                    <w:numId w:val="6"/>
                  </w:numPr>
                  <w:suppressAutoHyphens/>
                  <w:jc w:val="both"/>
                </w:pPr>
              </w:p>
            </w:tc>
            <w:tc>
              <w:tcPr>
                <w:tcW w:w="3118" w:type="dxa"/>
              </w:tcPr>
              <w:p w:rsidR="00AE36FB" w:rsidRPr="00C113B4" w:rsidRDefault="00AE36FB" w:rsidP="00AE36FB">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AE36FB" w:rsidRPr="00736283" w:rsidRDefault="00AE36FB" w:rsidP="00AE36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AE36FB" w:rsidRPr="00C736AB" w:rsidTr="00585AE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36FB" w:rsidRPr="00736283" w:rsidRDefault="00AE36FB" w:rsidP="00AE36FB">
                <w:pPr>
                  <w:pStyle w:val="ac"/>
                  <w:numPr>
                    <w:ilvl w:val="0"/>
                    <w:numId w:val="6"/>
                  </w:numPr>
                  <w:suppressAutoHyphens/>
                  <w:jc w:val="both"/>
                </w:pPr>
              </w:p>
            </w:tc>
            <w:tc>
              <w:tcPr>
                <w:tcW w:w="3118" w:type="dxa"/>
              </w:tcPr>
              <w:p w:rsidR="00AE36FB" w:rsidRPr="00C113B4" w:rsidRDefault="00AE36FB" w:rsidP="00AE36FB">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AE36FB" w:rsidRPr="00736283" w:rsidRDefault="00AE36FB" w:rsidP="00AE36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1820348377"/>
    <w:p w:rsidR="00AA2F0D" w:rsidRPr="00C736AB" w:rsidRDefault="00AA2F0D" w:rsidP="00AA2F0D">
      <w:pPr>
        <w:pStyle w:val="113"/>
        <w:spacing w:line="240" w:lineRule="auto"/>
        <w:jc w:val="both"/>
      </w:pPr>
      <w:r>
        <w:lastRenderedPageBreak/>
        <w:t>Иные т</w:t>
      </w:r>
      <w:r w:rsidRPr="00C736AB">
        <w:t>ребовани</w:t>
      </w:r>
      <w:r>
        <w:t>я</w:t>
      </w:r>
      <w:r w:rsidRPr="00C736AB">
        <w:t xml:space="preserve"> </w:t>
      </w:r>
      <w:r>
        <w:t>к участникам</w:t>
      </w:r>
    </w:p>
    <w:permStart w:id="1849700460" w:edGrp="everyone" w:displacedByCustomXml="next"/>
    <w:sdt>
      <w:sdtPr>
        <w:rPr>
          <w:b w:val="0"/>
        </w:rPr>
        <w:alias w:val="Специальные требования"/>
        <w:tag w:val="Специальные требования"/>
        <w:id w:val="-2078812785"/>
        <w:placeholder>
          <w:docPart w:val="56244FE5DD884064B4B7381A8FC5AB6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AE36F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1849700460"/>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3130554579794789BAE9F1D96850FD0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00F5C">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748E4610EE354861BAB66ADDCEDD471D"/>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00F5C">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A043E4456654F6DA7BBDF6138C4CB42"/>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38C5F28C3BD8434DB75D1799DC234E4E"/>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02575">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E02575">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02575">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E02575">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E02575">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E02575">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E02575">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E02575" w:rsidP="004860C4">
      <w:pPr>
        <w:pStyle w:val="111"/>
        <w:rPr>
          <w:color w:val="FF0000"/>
        </w:rPr>
      </w:pPr>
      <w:sdt>
        <w:sdtPr>
          <w:rPr>
            <w:color w:val="auto"/>
          </w:rPr>
          <w:alias w:val="Порядок подачи заявок"/>
          <w:tag w:val="Порядок подачи заявок"/>
          <w:id w:val="2118091559"/>
          <w:lock w:val="sdtLocked"/>
          <w:placeholder>
            <w:docPart w:val="8A043E4456654F6DA7BBDF6138C4CB42"/>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Pr>
          <w:color w:val="FF0000"/>
        </w:rPr>
        <w:t>1.19</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E02575">
        <w:rPr>
          <w:color w:val="FF0000"/>
        </w:rPr>
        <w:t>1.19</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E02575" w:rsidP="008A76BB">
      <w:pPr>
        <w:pStyle w:val="a0"/>
        <w:rPr>
          <w:color w:val="auto"/>
        </w:rPr>
      </w:pPr>
      <w:sdt>
        <w:sdtPr>
          <w:rPr>
            <w:color w:val="auto"/>
          </w:rPr>
          <w:alias w:val="Определения победителя"/>
          <w:tag w:val="Определения победителя"/>
          <w:id w:val="-121613066"/>
          <w:lock w:val="sdtLocked"/>
          <w:placeholder>
            <w:docPart w:val="8A043E4456654F6DA7BBDF6138C4CB42"/>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A043E4456654F6DA7BBDF6138C4CB42"/>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B792D">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E02575">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DC554882660B4C93A227B68C80A4BA85"/>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е</w:t>
      </w:r>
      <w:r w:rsidRPr="002E30A6">
        <w:rPr>
          <w:color w:val="auto"/>
        </w:rPr>
        <w:t xml:space="preserve"> </w:t>
      </w:r>
      <w:r w:rsidR="002B792D">
        <w:rPr>
          <w:color w:val="auto"/>
        </w:rPr>
        <w:t xml:space="preserve">5 </w:t>
      </w:r>
      <w:r w:rsidR="00D943DA">
        <w:rPr>
          <w:color w:val="auto"/>
        </w:rPr>
        <w:t>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585AE0">
        <w:rPr>
          <w:rStyle w:val="aff9"/>
          <w:color w:val="auto"/>
        </w:rPr>
        <w:t>60</w:t>
      </w:r>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r w:rsidR="00585AE0">
        <w:rPr>
          <w:rStyle w:val="aff9"/>
          <w:color w:val="auto"/>
        </w:rPr>
        <w:t>Обследование зданий и сооружений их констру</w:t>
      </w:r>
      <w:r w:rsidR="00B54BE2">
        <w:rPr>
          <w:rStyle w:val="aff9"/>
          <w:color w:val="auto"/>
        </w:rPr>
        <w:t>ктивных элементов с подтверждением несущей способности конструкций; Расчет/проектирование строительных конструкций зданий и/или сооружений</w:t>
      </w:r>
      <w:r w:rsidR="00C07F23" w:rsidRPr="002E30A6">
        <w:rPr>
          <w:color w:val="auto"/>
        </w:rPr>
        <w:t>.</w:t>
      </w:r>
    </w:p>
    <w:p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00B54BE2">
        <w:t>Исполнителя по договору</w:t>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A043E4456654F6DA7BBDF6138C4CB42"/>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A043E4456654F6DA7BBDF6138C4CB42"/>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E02575" w:rsidP="00FD7697">
      <w:pPr>
        <w:pStyle w:val="111"/>
        <w:rPr>
          <w:color w:val="auto"/>
        </w:rPr>
      </w:pPr>
      <w:sdt>
        <w:sdtPr>
          <w:rPr>
            <w:color w:val="auto"/>
          </w:rPr>
          <w:alias w:val="Заключение договора"/>
          <w:tag w:val="Заключение договора"/>
          <w:id w:val="1028451099"/>
          <w:lock w:val="sdtLocked"/>
          <w:placeholder>
            <w:docPart w:val="8A043E4456654F6DA7BBDF6138C4CB42"/>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5AE0" w:rsidRDefault="00585AE0" w:rsidP="00D225C0">
      <w:r>
        <w:separator/>
      </w:r>
    </w:p>
    <w:p w:rsidR="00585AE0" w:rsidRDefault="00585AE0"/>
  </w:endnote>
  <w:endnote w:type="continuationSeparator" w:id="0">
    <w:p w:rsidR="00585AE0" w:rsidRDefault="00585AE0" w:rsidP="00D225C0">
      <w:r>
        <w:continuationSeparator/>
      </w:r>
    </w:p>
    <w:p w:rsidR="00585AE0" w:rsidRDefault="00585A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EF174DD-6497-45BF-AB68-25D3BDF48320}"/>
    <w:embedBold r:id="rId2" w:fontKey="{FC55E8EB-6124-44E2-9927-E9142809E3A3}"/>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0ECC768-C52A-4883-ACAD-594A79C4B2D3}"/>
    <w:embedBold r:id="rId4" w:fontKey="{E5CE3465-C80A-435D-95AA-F9EAD087196A}"/>
  </w:font>
  <w:font w:name="Segoe UI">
    <w:panose1 w:val="020B0502040204020203"/>
    <w:charset w:val="CC"/>
    <w:family w:val="swiss"/>
    <w:pitch w:val="variable"/>
    <w:sig w:usb0="E4002EFF" w:usb1="C000E47F" w:usb2="00000009" w:usb3="00000000" w:csb0="000001FF" w:csb1="00000000"/>
    <w:embedRegular r:id="rId5" w:fontKey="{E89AE27B-EB2D-4BA8-AB0B-AAFAB471C52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585AE0" w:rsidRDefault="00585AE0"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E02575">
              <w:rPr>
                <w:rStyle w:val="affff7"/>
                <w:b/>
                <w:bCs/>
              </w:rPr>
              <w:t>Ошибка! Источник ссылки не найден.</w:t>
            </w:r>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02575">
              <w:rPr>
                <w:rStyle w:val="affff7"/>
                <w:noProof/>
              </w:rPr>
              <w:t>28</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585AE0" w:rsidRDefault="00585AE0" w:rsidP="006B2AC5">
        <w:pPr>
          <w:pStyle w:val="aff1"/>
          <w:tabs>
            <w:tab w:val="clear" w:pos="4677"/>
            <w:tab w:val="clear" w:pos="9355"/>
          </w:tabs>
          <w:ind w:right="-2"/>
          <w:jc w:val="right"/>
        </w:pPr>
        <w:r>
          <w:t xml:space="preserve">7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E02575">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02575">
              <w:rPr>
                <w:rStyle w:val="affff7"/>
                <w:noProof/>
              </w:rPr>
              <w:t>28</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585AE0" w:rsidRDefault="00585AE0" w:rsidP="009C694D">
        <w:pPr>
          <w:pStyle w:val="aff1"/>
          <w:tabs>
            <w:tab w:val="clear" w:pos="4677"/>
            <w:tab w:val="clear" w:pos="9355"/>
          </w:tabs>
          <w:ind w:right="83"/>
          <w:jc w:val="right"/>
        </w:pPr>
        <w:r>
          <w:t xml:space="preserve">7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E02575">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02575">
              <w:rPr>
                <w:rStyle w:val="affff7"/>
                <w:noProof/>
              </w:rPr>
              <w:t>28</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585AE0" w:rsidRDefault="00585AE0" w:rsidP="00793545">
        <w:pPr>
          <w:pStyle w:val="aff1"/>
          <w:tabs>
            <w:tab w:val="clear" w:pos="4677"/>
            <w:tab w:val="clear" w:pos="9355"/>
          </w:tabs>
          <w:ind w:right="140"/>
          <w:jc w:val="right"/>
        </w:pPr>
        <w:r>
          <w:t xml:space="preserve">7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E02575">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E02575">
              <w:rPr>
                <w:rStyle w:val="affff7"/>
                <w:noProof/>
              </w:rPr>
              <w:t>28</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5AE0" w:rsidRDefault="00585AE0" w:rsidP="00D225C0">
      <w:r>
        <w:separator/>
      </w:r>
    </w:p>
    <w:p w:rsidR="00585AE0" w:rsidRDefault="00585AE0"/>
  </w:footnote>
  <w:footnote w:type="continuationSeparator" w:id="0">
    <w:p w:rsidR="00585AE0" w:rsidRDefault="00585AE0" w:rsidP="00D225C0">
      <w:r>
        <w:continuationSeparator/>
      </w:r>
    </w:p>
    <w:p w:rsidR="00585AE0" w:rsidRDefault="00585AE0"/>
  </w:footnote>
  <w:footnote w:id="1">
    <w:p w:rsidR="00585AE0" w:rsidRDefault="00585AE0"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585AE0" w:rsidRDefault="00585AE0">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585AE0" w:rsidRPr="009675CA" w:rsidRDefault="00585AE0">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585AE0" w:rsidRDefault="00585AE0">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585AE0" w:rsidRPr="0094686B" w:rsidRDefault="00585AE0"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attachedTemplate r:id="rId1"/>
  <w:stylePaneSortMethod w:val="0000"/>
  <w:documentProtection w:formatting="1" w:enforcement="0"/>
  <w:styleLockTheme/>
  <w:styleLockQFSet/>
  <w:defaultTabStop w:val="709"/>
  <w:autoHyphenation/>
  <w:characterSpacingControl w:val="doNotCompress"/>
  <w:hdrShapeDefaults>
    <o:shapedefaults v:ext="edit" spidmax="8193">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0F5C"/>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270"/>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0F5C"/>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3CD"/>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6D2B"/>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489F"/>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6E1B"/>
    <w:rsid w:val="002B7217"/>
    <w:rsid w:val="002B72B8"/>
    <w:rsid w:val="002B78F3"/>
    <w:rsid w:val="002B792D"/>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77A"/>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2BB"/>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2E"/>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AE0"/>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7E2"/>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22F"/>
    <w:rsid w:val="00AE1881"/>
    <w:rsid w:val="00AE36FB"/>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4EF0"/>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4BE2"/>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4961"/>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533E"/>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2A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75"/>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6CC9"/>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AA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colormru v:ext="edit" colors="white"/>
    </o:shapedefaults>
    <o:shapelayout v:ext="edit">
      <o:idmap v:ext="edit" data="1"/>
    </o:shapelayout>
  </w:shapeDefaults>
  <w:decimalSymbol w:val=","/>
  <w:listSeparator w:val=";"/>
  <w14:docId w14:val="46DE770A"/>
  <w15:docId w15:val="{8882CE42-6DC3-46AF-88EF-44ADCF506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E1B6E4839C642B6AB93D13704BF95D1"/>
        <w:category>
          <w:name w:val="Общие"/>
          <w:gallery w:val="placeholder"/>
        </w:category>
        <w:types>
          <w:type w:val="bbPlcHdr"/>
        </w:types>
        <w:behaviors>
          <w:behavior w:val="content"/>
        </w:behaviors>
        <w:guid w:val="{B5E8F720-55C8-4D53-BF09-4DE95E9D4F22}"/>
      </w:docPartPr>
      <w:docPartBody>
        <w:p w:rsidR="00A549F4" w:rsidRDefault="00BE2570">
          <w:pPr>
            <w:pStyle w:val="6E1B6E4839C642B6AB93D13704BF95D1"/>
          </w:pPr>
          <w:r w:rsidRPr="00853F0C">
            <w:rPr>
              <w:rStyle w:val="a3"/>
            </w:rPr>
            <w:t>Место для ввода текста.</w:t>
          </w:r>
        </w:p>
      </w:docPartBody>
    </w:docPart>
    <w:docPart>
      <w:docPartPr>
        <w:name w:val="6149E90C578F4FCDAD41981D18FDFA33"/>
        <w:category>
          <w:name w:val="Общие"/>
          <w:gallery w:val="placeholder"/>
        </w:category>
        <w:types>
          <w:type w:val="bbPlcHdr"/>
        </w:types>
        <w:behaviors>
          <w:behavior w:val="content"/>
        </w:behaviors>
        <w:guid w:val="{D278C9C4-2EEF-43FE-B235-FAD92E935309}"/>
      </w:docPartPr>
      <w:docPartBody>
        <w:p w:rsidR="00A549F4" w:rsidRDefault="00BE2570">
          <w:pPr>
            <w:pStyle w:val="6149E90C578F4FCDAD41981D18FDFA33"/>
          </w:pPr>
          <w:r w:rsidRPr="00680AC0">
            <w:rPr>
              <w:rStyle w:val="a3"/>
            </w:rPr>
            <w:t>Выберите элемент.</w:t>
          </w:r>
        </w:p>
      </w:docPartBody>
    </w:docPart>
    <w:docPart>
      <w:docPartPr>
        <w:name w:val="8A043E4456654F6DA7BBDF6138C4CB42"/>
        <w:category>
          <w:name w:val="Общие"/>
          <w:gallery w:val="placeholder"/>
        </w:category>
        <w:types>
          <w:type w:val="bbPlcHdr"/>
        </w:types>
        <w:behaviors>
          <w:behavior w:val="content"/>
        </w:behaviors>
        <w:guid w:val="{478D61E3-9A8F-4525-81A2-74861F7588FA}"/>
      </w:docPartPr>
      <w:docPartBody>
        <w:p w:rsidR="00A549F4" w:rsidRDefault="00BE2570">
          <w:pPr>
            <w:pStyle w:val="8A043E4456654F6DA7BBDF6138C4CB42"/>
          </w:pPr>
          <w:r w:rsidRPr="007027F2">
            <w:rPr>
              <w:rStyle w:val="a3"/>
            </w:rPr>
            <w:t>Выберите стандартный блок.</w:t>
          </w:r>
        </w:p>
      </w:docPartBody>
    </w:docPart>
    <w:docPart>
      <w:docPartPr>
        <w:name w:val="ABE1F1371BFE424AA3875D83B0976391"/>
        <w:category>
          <w:name w:val="Общие"/>
          <w:gallery w:val="placeholder"/>
        </w:category>
        <w:types>
          <w:type w:val="bbPlcHdr"/>
        </w:types>
        <w:behaviors>
          <w:behavior w:val="content"/>
        </w:behaviors>
        <w:guid w:val="{55517D86-8730-4685-B741-BE53004E623F}"/>
      </w:docPartPr>
      <w:docPartBody>
        <w:p w:rsidR="00A549F4" w:rsidRDefault="00BE2570">
          <w:pPr>
            <w:pStyle w:val="ABE1F1371BFE424AA3875D83B0976391"/>
          </w:pPr>
          <w:r w:rsidRPr="00853F0C">
            <w:rPr>
              <w:rStyle w:val="a3"/>
            </w:rPr>
            <w:t>Место для ввода текста.</w:t>
          </w:r>
        </w:p>
      </w:docPartBody>
    </w:docPart>
    <w:docPart>
      <w:docPartPr>
        <w:name w:val="631B1AE59C7B4B65ADC662FC7D367141"/>
        <w:category>
          <w:name w:val="Общие"/>
          <w:gallery w:val="placeholder"/>
        </w:category>
        <w:types>
          <w:type w:val="bbPlcHdr"/>
        </w:types>
        <w:behaviors>
          <w:behavior w:val="content"/>
        </w:behaviors>
        <w:guid w:val="{167E30A9-28E1-4283-8F5F-3506A1FDC37B}"/>
      </w:docPartPr>
      <w:docPartBody>
        <w:p w:rsidR="00A549F4" w:rsidRDefault="00BE2570">
          <w:pPr>
            <w:pStyle w:val="631B1AE59C7B4B65ADC662FC7D367141"/>
          </w:pPr>
          <w:r w:rsidRPr="00853F0C">
            <w:rPr>
              <w:rStyle w:val="a3"/>
            </w:rPr>
            <w:t>Место для ввода текста.</w:t>
          </w:r>
        </w:p>
      </w:docPartBody>
    </w:docPart>
    <w:docPart>
      <w:docPartPr>
        <w:name w:val="66A5D1DE4E8044E1A6129F9B08C276FD"/>
        <w:category>
          <w:name w:val="Общие"/>
          <w:gallery w:val="placeholder"/>
        </w:category>
        <w:types>
          <w:type w:val="bbPlcHdr"/>
        </w:types>
        <w:behaviors>
          <w:behavior w:val="content"/>
        </w:behaviors>
        <w:guid w:val="{AE0580DC-4762-4691-BAE1-5F874F14737F}"/>
      </w:docPartPr>
      <w:docPartBody>
        <w:p w:rsidR="00A549F4" w:rsidRDefault="00BE2570">
          <w:pPr>
            <w:pStyle w:val="66A5D1DE4E8044E1A6129F9B08C276FD"/>
          </w:pPr>
          <w:r w:rsidRPr="00853F0C">
            <w:rPr>
              <w:rStyle w:val="a3"/>
            </w:rPr>
            <w:t>Место для ввода текста.</w:t>
          </w:r>
        </w:p>
      </w:docPartBody>
    </w:docPart>
    <w:docPart>
      <w:docPartPr>
        <w:name w:val="1428B1CBA9854B59831D1491FA6F35D1"/>
        <w:category>
          <w:name w:val="Общие"/>
          <w:gallery w:val="placeholder"/>
        </w:category>
        <w:types>
          <w:type w:val="bbPlcHdr"/>
        </w:types>
        <w:behaviors>
          <w:behavior w:val="content"/>
        </w:behaviors>
        <w:guid w:val="{98ABC570-1612-4613-A9BD-6F9571877315}"/>
      </w:docPartPr>
      <w:docPartBody>
        <w:p w:rsidR="00A549F4" w:rsidRDefault="00BE2570">
          <w:pPr>
            <w:pStyle w:val="1428B1CBA9854B59831D1491FA6F35D1"/>
          </w:pPr>
          <w:r>
            <w:rPr>
              <w:color w:val="808080" w:themeColor="background1" w:themeShade="80"/>
            </w:rPr>
            <w:t>Укажите документ или вид сведений</w:t>
          </w:r>
        </w:p>
      </w:docPartBody>
    </w:docPart>
    <w:docPart>
      <w:docPartPr>
        <w:name w:val="2F5417FD8B914EE1BDE35EF59B7B6419"/>
        <w:category>
          <w:name w:val="Общие"/>
          <w:gallery w:val="placeholder"/>
        </w:category>
        <w:types>
          <w:type w:val="bbPlcHdr"/>
        </w:types>
        <w:behaviors>
          <w:behavior w:val="content"/>
        </w:behaviors>
        <w:guid w:val="{1AB2DAAD-B81C-4E94-8C26-5DBD666D6ABC}"/>
      </w:docPartPr>
      <w:docPartBody>
        <w:p w:rsidR="00A549F4" w:rsidRDefault="00BE2570">
          <w:pPr>
            <w:pStyle w:val="2F5417FD8B914EE1BDE35EF59B7B6419"/>
          </w:pPr>
          <w:r>
            <w:rPr>
              <w:color w:val="808080" w:themeColor="background1" w:themeShade="80"/>
            </w:rPr>
            <w:t>Укажите документ или вид сведений</w:t>
          </w:r>
        </w:p>
      </w:docPartBody>
    </w:docPart>
    <w:docPart>
      <w:docPartPr>
        <w:name w:val="21A56E6CBA1B4FF39ED212925D3CA749"/>
        <w:category>
          <w:name w:val="Общие"/>
          <w:gallery w:val="placeholder"/>
        </w:category>
        <w:types>
          <w:type w:val="bbPlcHdr"/>
        </w:types>
        <w:behaviors>
          <w:behavior w:val="content"/>
        </w:behaviors>
        <w:guid w:val="{972E147D-BAA5-404A-9E71-7E254C3BB875}"/>
      </w:docPartPr>
      <w:docPartBody>
        <w:p w:rsidR="00A549F4" w:rsidRDefault="00BE2570">
          <w:pPr>
            <w:pStyle w:val="21A56E6CBA1B4FF39ED212925D3CA749"/>
          </w:pPr>
          <w:r>
            <w:rPr>
              <w:color w:val="808080" w:themeColor="background1" w:themeShade="80"/>
            </w:rPr>
            <w:t>Укажите документ или вид сведений</w:t>
          </w:r>
        </w:p>
      </w:docPartBody>
    </w:docPart>
    <w:docPart>
      <w:docPartPr>
        <w:name w:val="E321EDB5461B413FB8FE705E023AE777"/>
        <w:category>
          <w:name w:val="Общие"/>
          <w:gallery w:val="placeholder"/>
        </w:category>
        <w:types>
          <w:type w:val="bbPlcHdr"/>
        </w:types>
        <w:behaviors>
          <w:behavior w:val="content"/>
        </w:behaviors>
        <w:guid w:val="{C179A464-00A7-4503-929A-ABEA8D603615}"/>
      </w:docPartPr>
      <w:docPartBody>
        <w:p w:rsidR="00A549F4" w:rsidRDefault="00BE2570">
          <w:pPr>
            <w:pStyle w:val="E321EDB5461B413FB8FE705E023AE777"/>
          </w:pPr>
          <w:r>
            <w:rPr>
              <w:color w:val="808080" w:themeColor="background1" w:themeShade="80"/>
            </w:rPr>
            <w:t>Укажите документ или вид сведений</w:t>
          </w:r>
        </w:p>
      </w:docPartBody>
    </w:docPart>
    <w:docPart>
      <w:docPartPr>
        <w:name w:val="B93AD8813F8E4D078D8185B8346ABE49"/>
        <w:category>
          <w:name w:val="Общие"/>
          <w:gallery w:val="placeholder"/>
        </w:category>
        <w:types>
          <w:type w:val="bbPlcHdr"/>
        </w:types>
        <w:behaviors>
          <w:behavior w:val="content"/>
        </w:behaviors>
        <w:guid w:val="{45CCCE4E-E6C6-41F0-A92E-DD76391882CE}"/>
      </w:docPartPr>
      <w:docPartBody>
        <w:p w:rsidR="00A549F4" w:rsidRDefault="00BE2570">
          <w:pPr>
            <w:pStyle w:val="B93AD8813F8E4D078D8185B8346ABE49"/>
          </w:pPr>
          <w:r>
            <w:rPr>
              <w:color w:val="808080" w:themeColor="background1" w:themeShade="80"/>
            </w:rPr>
            <w:t>Укажите документ или вид сведений</w:t>
          </w:r>
        </w:p>
      </w:docPartBody>
    </w:docPart>
    <w:docPart>
      <w:docPartPr>
        <w:name w:val="C9A0899F163348108AAE364758497602"/>
        <w:category>
          <w:name w:val="Общие"/>
          <w:gallery w:val="placeholder"/>
        </w:category>
        <w:types>
          <w:type w:val="bbPlcHdr"/>
        </w:types>
        <w:behaviors>
          <w:behavior w:val="content"/>
        </w:behaviors>
        <w:guid w:val="{30C1DA96-87DA-4B18-AF3B-1D3F6E0C0C2E}"/>
      </w:docPartPr>
      <w:docPartBody>
        <w:p w:rsidR="00A549F4" w:rsidRDefault="00BE2570">
          <w:pPr>
            <w:pStyle w:val="C9A0899F163348108AAE364758497602"/>
          </w:pPr>
          <w:r>
            <w:rPr>
              <w:color w:val="808080" w:themeColor="background1" w:themeShade="80"/>
            </w:rPr>
            <w:t>Укажите документ или вид сведений</w:t>
          </w:r>
        </w:p>
      </w:docPartBody>
    </w:docPart>
    <w:docPart>
      <w:docPartPr>
        <w:name w:val="B5A787304CBD429B8852078299D87D78"/>
        <w:category>
          <w:name w:val="Общие"/>
          <w:gallery w:val="placeholder"/>
        </w:category>
        <w:types>
          <w:type w:val="bbPlcHdr"/>
        </w:types>
        <w:behaviors>
          <w:behavior w:val="content"/>
        </w:behaviors>
        <w:guid w:val="{EF6561BC-7EE0-42F7-B4CA-525F2FF1FF84}"/>
      </w:docPartPr>
      <w:docPartBody>
        <w:p w:rsidR="00A549F4" w:rsidRDefault="00BE2570">
          <w:pPr>
            <w:pStyle w:val="B5A787304CBD429B8852078299D87D78"/>
          </w:pPr>
          <w:r>
            <w:rPr>
              <w:color w:val="808080" w:themeColor="background1" w:themeShade="80"/>
            </w:rPr>
            <w:t>Укажите документ или вид сведений</w:t>
          </w:r>
        </w:p>
      </w:docPartBody>
    </w:docPart>
    <w:docPart>
      <w:docPartPr>
        <w:name w:val="3F4377CF112C44A394EE0DEBEC17B4D6"/>
        <w:category>
          <w:name w:val="Общие"/>
          <w:gallery w:val="placeholder"/>
        </w:category>
        <w:types>
          <w:type w:val="bbPlcHdr"/>
        </w:types>
        <w:behaviors>
          <w:behavior w:val="content"/>
        </w:behaviors>
        <w:guid w:val="{1EF06E62-95F3-4AD4-9AE2-D49E3DFA2561}"/>
      </w:docPartPr>
      <w:docPartBody>
        <w:p w:rsidR="00A549F4" w:rsidRDefault="00BE2570">
          <w:pPr>
            <w:pStyle w:val="3F4377CF112C44A394EE0DEBEC17B4D6"/>
          </w:pPr>
          <w:r>
            <w:rPr>
              <w:color w:val="808080" w:themeColor="background1" w:themeShade="80"/>
            </w:rPr>
            <w:t>Укажите документ или вид сведений</w:t>
          </w:r>
        </w:p>
      </w:docPartBody>
    </w:docPart>
    <w:docPart>
      <w:docPartPr>
        <w:name w:val="127327AF427943ECA098F1DEF38A83C6"/>
        <w:category>
          <w:name w:val="Общие"/>
          <w:gallery w:val="placeholder"/>
        </w:category>
        <w:types>
          <w:type w:val="bbPlcHdr"/>
        </w:types>
        <w:behaviors>
          <w:behavior w:val="content"/>
        </w:behaviors>
        <w:guid w:val="{B26444BB-636F-44D4-AAE2-2A525EE5263F}"/>
      </w:docPartPr>
      <w:docPartBody>
        <w:p w:rsidR="00A549F4" w:rsidRDefault="00BE2570">
          <w:pPr>
            <w:pStyle w:val="127327AF427943ECA098F1DEF38A83C6"/>
          </w:pPr>
          <w:r>
            <w:rPr>
              <w:color w:val="808080" w:themeColor="background1" w:themeShade="80"/>
            </w:rPr>
            <w:t>Укажите документ или вид сведений</w:t>
          </w:r>
        </w:p>
      </w:docPartBody>
    </w:docPart>
    <w:docPart>
      <w:docPartPr>
        <w:name w:val="B772587E25854E88B5983595E8E34AB4"/>
        <w:category>
          <w:name w:val="Общие"/>
          <w:gallery w:val="placeholder"/>
        </w:category>
        <w:types>
          <w:type w:val="bbPlcHdr"/>
        </w:types>
        <w:behaviors>
          <w:behavior w:val="content"/>
        </w:behaviors>
        <w:guid w:val="{898E0837-2DC3-4BFD-9330-018B10E4A319}"/>
      </w:docPartPr>
      <w:docPartBody>
        <w:p w:rsidR="00A549F4" w:rsidRDefault="00BE2570">
          <w:pPr>
            <w:pStyle w:val="B772587E25854E88B5983595E8E34AB4"/>
          </w:pPr>
          <w:r>
            <w:rPr>
              <w:color w:val="808080" w:themeColor="background1" w:themeShade="80"/>
            </w:rPr>
            <w:t>Укажите документ или вид сведений</w:t>
          </w:r>
        </w:p>
      </w:docPartBody>
    </w:docPart>
    <w:docPart>
      <w:docPartPr>
        <w:name w:val="FFDEAFFBC7A745A48F6EFA957C8632DF"/>
        <w:category>
          <w:name w:val="Общие"/>
          <w:gallery w:val="placeholder"/>
        </w:category>
        <w:types>
          <w:type w:val="bbPlcHdr"/>
        </w:types>
        <w:behaviors>
          <w:behavior w:val="content"/>
        </w:behaviors>
        <w:guid w:val="{E833F7C3-E7C1-409D-BF7B-8D97CC581106}"/>
      </w:docPartPr>
      <w:docPartBody>
        <w:p w:rsidR="00A549F4" w:rsidRDefault="00BE2570">
          <w:pPr>
            <w:pStyle w:val="FFDEAFFBC7A745A48F6EFA957C8632DF"/>
          </w:pPr>
          <w:r>
            <w:rPr>
              <w:color w:val="808080" w:themeColor="background1" w:themeShade="80"/>
            </w:rPr>
            <w:t>Укажите документ или вид сведений</w:t>
          </w:r>
        </w:p>
      </w:docPartBody>
    </w:docPart>
    <w:docPart>
      <w:docPartPr>
        <w:name w:val="B5A2D1D3B2B44D3B8FB17FA43EFA22C8"/>
        <w:category>
          <w:name w:val="Общие"/>
          <w:gallery w:val="placeholder"/>
        </w:category>
        <w:types>
          <w:type w:val="bbPlcHdr"/>
        </w:types>
        <w:behaviors>
          <w:behavior w:val="content"/>
        </w:behaviors>
        <w:guid w:val="{C07883B1-2540-4AE6-AED8-2A41ED1AC1A8}"/>
      </w:docPartPr>
      <w:docPartBody>
        <w:p w:rsidR="00A549F4" w:rsidRDefault="00BE2570">
          <w:pPr>
            <w:pStyle w:val="B5A2D1D3B2B44D3B8FB17FA43EFA22C8"/>
          </w:pPr>
          <w:r>
            <w:rPr>
              <w:color w:val="808080" w:themeColor="background1" w:themeShade="80"/>
            </w:rPr>
            <w:t>Укажите документ или вид сведений</w:t>
          </w:r>
        </w:p>
      </w:docPartBody>
    </w:docPart>
    <w:docPart>
      <w:docPartPr>
        <w:name w:val="582B5A99D52744378F54185D446AB90B"/>
        <w:category>
          <w:name w:val="Общие"/>
          <w:gallery w:val="placeholder"/>
        </w:category>
        <w:types>
          <w:type w:val="bbPlcHdr"/>
        </w:types>
        <w:behaviors>
          <w:behavior w:val="content"/>
        </w:behaviors>
        <w:guid w:val="{4C7AF1A0-4737-4FF7-B8B0-40014F55A477}"/>
      </w:docPartPr>
      <w:docPartBody>
        <w:p w:rsidR="00A549F4" w:rsidRDefault="00BE2570">
          <w:pPr>
            <w:pStyle w:val="582B5A99D52744378F54185D446AB90B"/>
          </w:pPr>
          <w:r>
            <w:rPr>
              <w:color w:val="808080" w:themeColor="background1" w:themeShade="80"/>
            </w:rPr>
            <w:t>Укажите документ или вид сведений</w:t>
          </w:r>
        </w:p>
      </w:docPartBody>
    </w:docPart>
    <w:docPart>
      <w:docPartPr>
        <w:name w:val="B1638D6F36A3445982E0D00BE2F22651"/>
        <w:category>
          <w:name w:val="Общие"/>
          <w:gallery w:val="placeholder"/>
        </w:category>
        <w:types>
          <w:type w:val="bbPlcHdr"/>
        </w:types>
        <w:behaviors>
          <w:behavior w:val="content"/>
        </w:behaviors>
        <w:guid w:val="{E6856C0F-3527-44BF-A706-FD5CC3F1BF40}"/>
      </w:docPartPr>
      <w:docPartBody>
        <w:p w:rsidR="00A549F4" w:rsidRDefault="00BE2570">
          <w:pPr>
            <w:pStyle w:val="B1638D6F36A3445982E0D00BE2F22651"/>
          </w:pPr>
          <w:r>
            <w:rPr>
              <w:color w:val="808080" w:themeColor="background1" w:themeShade="80"/>
            </w:rPr>
            <w:t>Укажите документ или вид сведений</w:t>
          </w:r>
        </w:p>
      </w:docPartBody>
    </w:docPart>
    <w:docPart>
      <w:docPartPr>
        <w:name w:val="6171CB260D1A487AB3FE3DFD09A2B408"/>
        <w:category>
          <w:name w:val="Общие"/>
          <w:gallery w:val="placeholder"/>
        </w:category>
        <w:types>
          <w:type w:val="bbPlcHdr"/>
        </w:types>
        <w:behaviors>
          <w:behavior w:val="content"/>
        </w:behaviors>
        <w:guid w:val="{54F2D688-02DC-40F2-9B96-62554FCDA833}"/>
      </w:docPartPr>
      <w:docPartBody>
        <w:p w:rsidR="00A549F4" w:rsidRDefault="00BE2570">
          <w:pPr>
            <w:pStyle w:val="6171CB260D1A487AB3FE3DFD09A2B408"/>
          </w:pPr>
          <w:r>
            <w:rPr>
              <w:color w:val="808080" w:themeColor="background1" w:themeShade="80"/>
            </w:rPr>
            <w:t>Укажите документ или вид сведений</w:t>
          </w:r>
        </w:p>
      </w:docPartBody>
    </w:docPart>
    <w:docPart>
      <w:docPartPr>
        <w:name w:val="236F2B4DBDF7461098A05536A82A050B"/>
        <w:category>
          <w:name w:val="Общие"/>
          <w:gallery w:val="placeholder"/>
        </w:category>
        <w:types>
          <w:type w:val="bbPlcHdr"/>
        </w:types>
        <w:behaviors>
          <w:behavior w:val="content"/>
        </w:behaviors>
        <w:guid w:val="{471B7045-9D54-4E98-B7E0-3D609061D010}"/>
      </w:docPartPr>
      <w:docPartBody>
        <w:p w:rsidR="00A549F4" w:rsidRDefault="00BE2570">
          <w:pPr>
            <w:pStyle w:val="236F2B4DBDF7461098A05536A82A050B"/>
          </w:pPr>
          <w:r>
            <w:rPr>
              <w:color w:val="808080" w:themeColor="background1" w:themeShade="80"/>
            </w:rPr>
            <w:t>Укажите документ или вид сведений</w:t>
          </w:r>
        </w:p>
      </w:docPartBody>
    </w:docPart>
    <w:docPart>
      <w:docPartPr>
        <w:name w:val="97DB4F43BC7F40FA8B8967E9D469C428"/>
        <w:category>
          <w:name w:val="Общие"/>
          <w:gallery w:val="placeholder"/>
        </w:category>
        <w:types>
          <w:type w:val="bbPlcHdr"/>
        </w:types>
        <w:behaviors>
          <w:behavior w:val="content"/>
        </w:behaviors>
        <w:guid w:val="{9654E61D-47CB-4ECE-8F4C-64D4D194638F}"/>
      </w:docPartPr>
      <w:docPartBody>
        <w:p w:rsidR="00A549F4" w:rsidRDefault="00BE2570">
          <w:pPr>
            <w:pStyle w:val="97DB4F43BC7F40FA8B8967E9D469C428"/>
          </w:pPr>
          <w:r>
            <w:rPr>
              <w:color w:val="808080" w:themeColor="background1" w:themeShade="80"/>
            </w:rPr>
            <w:t>Укажите документ или вид сведений</w:t>
          </w:r>
        </w:p>
      </w:docPartBody>
    </w:docPart>
    <w:docPart>
      <w:docPartPr>
        <w:name w:val="9A640EAC243C4169953CB031C8BAF5C6"/>
        <w:category>
          <w:name w:val="Общие"/>
          <w:gallery w:val="placeholder"/>
        </w:category>
        <w:types>
          <w:type w:val="bbPlcHdr"/>
        </w:types>
        <w:behaviors>
          <w:behavior w:val="content"/>
        </w:behaviors>
        <w:guid w:val="{731F82B4-33D6-4F59-B7D7-14AC3C5B4D6E}"/>
      </w:docPartPr>
      <w:docPartBody>
        <w:p w:rsidR="00A549F4" w:rsidRDefault="00BE2570">
          <w:pPr>
            <w:pStyle w:val="9A640EAC243C4169953CB031C8BAF5C6"/>
          </w:pPr>
          <w:r w:rsidRPr="00853F0C">
            <w:rPr>
              <w:rStyle w:val="a3"/>
            </w:rPr>
            <w:t>Место для ввода текста.</w:t>
          </w:r>
        </w:p>
      </w:docPartBody>
    </w:docPart>
    <w:docPart>
      <w:docPartPr>
        <w:name w:val="BB98059CD48B46139BAB20D921E197E5"/>
        <w:category>
          <w:name w:val="Общие"/>
          <w:gallery w:val="placeholder"/>
        </w:category>
        <w:types>
          <w:type w:val="bbPlcHdr"/>
        </w:types>
        <w:behaviors>
          <w:behavior w:val="content"/>
        </w:behaviors>
        <w:guid w:val="{ACF2C957-5FA4-40C7-B3AB-13D7F0BAFE86}"/>
      </w:docPartPr>
      <w:docPartBody>
        <w:p w:rsidR="00A549F4" w:rsidRDefault="00BE2570">
          <w:pPr>
            <w:pStyle w:val="BB98059CD48B46139BAB20D921E197E5"/>
          </w:pPr>
          <w:r w:rsidRPr="00853F0C">
            <w:rPr>
              <w:rStyle w:val="a3"/>
            </w:rPr>
            <w:t>Место для ввода текста.</w:t>
          </w:r>
        </w:p>
      </w:docPartBody>
    </w:docPart>
    <w:docPart>
      <w:docPartPr>
        <w:name w:val="F826B506B396442A90D35204F5308725"/>
        <w:category>
          <w:name w:val="Общие"/>
          <w:gallery w:val="placeholder"/>
        </w:category>
        <w:types>
          <w:type w:val="bbPlcHdr"/>
        </w:types>
        <w:behaviors>
          <w:behavior w:val="content"/>
        </w:behaviors>
        <w:guid w:val="{3B9E423D-5FF5-4D31-9CAE-88506C2D8F51}"/>
      </w:docPartPr>
      <w:docPartBody>
        <w:p w:rsidR="00A549F4" w:rsidRDefault="00BE2570">
          <w:pPr>
            <w:pStyle w:val="F826B506B396442A90D35204F5308725"/>
          </w:pPr>
          <w:r>
            <w:rPr>
              <w:rStyle w:val="a3"/>
            </w:rPr>
            <w:t>Место для ввода текста.</w:t>
          </w:r>
        </w:p>
      </w:docPartBody>
    </w:docPart>
    <w:docPart>
      <w:docPartPr>
        <w:name w:val="2279620079F440E2A2BEF6CA410F0E44"/>
        <w:category>
          <w:name w:val="Общие"/>
          <w:gallery w:val="placeholder"/>
        </w:category>
        <w:types>
          <w:type w:val="bbPlcHdr"/>
        </w:types>
        <w:behaviors>
          <w:behavior w:val="content"/>
        </w:behaviors>
        <w:guid w:val="{7ED5EA8D-7FD3-4877-91D2-607BEF497E51}"/>
      </w:docPartPr>
      <w:docPartBody>
        <w:p w:rsidR="00A549F4" w:rsidRDefault="00BE2570">
          <w:pPr>
            <w:pStyle w:val="2279620079F440E2A2BEF6CA410F0E44"/>
          </w:pPr>
          <w:r w:rsidRPr="00853F0C">
            <w:rPr>
              <w:rStyle w:val="a3"/>
            </w:rPr>
            <w:t>Место для ввода текста.</w:t>
          </w:r>
        </w:p>
      </w:docPartBody>
    </w:docPart>
    <w:docPart>
      <w:docPartPr>
        <w:name w:val="4A3B2E2779354F6C81F7AA757346CB4B"/>
        <w:category>
          <w:name w:val="Общие"/>
          <w:gallery w:val="placeholder"/>
        </w:category>
        <w:types>
          <w:type w:val="bbPlcHdr"/>
        </w:types>
        <w:behaviors>
          <w:behavior w:val="content"/>
        </w:behaviors>
        <w:guid w:val="{4C7619B4-075C-4680-9D2E-D568621C7CD7}"/>
      </w:docPartPr>
      <w:docPartBody>
        <w:p w:rsidR="00A549F4" w:rsidRDefault="00BE2570">
          <w:pPr>
            <w:pStyle w:val="4A3B2E2779354F6C81F7AA757346CB4B"/>
          </w:pPr>
          <w:r w:rsidRPr="00853F0C">
            <w:rPr>
              <w:rStyle w:val="a3"/>
            </w:rPr>
            <w:t>Место для ввода текста.</w:t>
          </w:r>
        </w:p>
      </w:docPartBody>
    </w:docPart>
    <w:docPart>
      <w:docPartPr>
        <w:name w:val="5B99691E6EFA4991984CB0D2324E2460"/>
        <w:category>
          <w:name w:val="Общие"/>
          <w:gallery w:val="placeholder"/>
        </w:category>
        <w:types>
          <w:type w:val="bbPlcHdr"/>
        </w:types>
        <w:behaviors>
          <w:behavior w:val="content"/>
        </w:behaviors>
        <w:guid w:val="{19B522BA-1774-4F34-9AA7-DA7BB7157C6A}"/>
      </w:docPartPr>
      <w:docPartBody>
        <w:p w:rsidR="00A549F4" w:rsidRDefault="00BE2570">
          <w:pPr>
            <w:pStyle w:val="5B99691E6EFA4991984CB0D2324E2460"/>
          </w:pPr>
          <w:r w:rsidRPr="00853F0C">
            <w:rPr>
              <w:rStyle w:val="a3"/>
            </w:rPr>
            <w:t>Место для ввода текста.</w:t>
          </w:r>
        </w:p>
      </w:docPartBody>
    </w:docPart>
    <w:docPart>
      <w:docPartPr>
        <w:name w:val="8BC112BF80264534BBF36F764A9E6D69"/>
        <w:category>
          <w:name w:val="Общие"/>
          <w:gallery w:val="placeholder"/>
        </w:category>
        <w:types>
          <w:type w:val="bbPlcHdr"/>
        </w:types>
        <w:behaviors>
          <w:behavior w:val="content"/>
        </w:behaviors>
        <w:guid w:val="{879333D4-FD30-4685-BBAD-B7926A6ECC91}"/>
      </w:docPartPr>
      <w:docPartBody>
        <w:p w:rsidR="00A549F4" w:rsidRDefault="00BE2570">
          <w:pPr>
            <w:pStyle w:val="8BC112BF80264534BBF36F764A9E6D69"/>
          </w:pPr>
          <w:r w:rsidRPr="00853F0C">
            <w:rPr>
              <w:rStyle w:val="a3"/>
            </w:rPr>
            <w:t>Место для ввода текста.</w:t>
          </w:r>
        </w:p>
      </w:docPartBody>
    </w:docPart>
    <w:docPart>
      <w:docPartPr>
        <w:name w:val="D95B0A3E1E9A4121849943AE512767D9"/>
        <w:category>
          <w:name w:val="Общие"/>
          <w:gallery w:val="placeholder"/>
        </w:category>
        <w:types>
          <w:type w:val="bbPlcHdr"/>
        </w:types>
        <w:behaviors>
          <w:behavior w:val="content"/>
        </w:behaviors>
        <w:guid w:val="{D5D2136A-714A-48F3-925F-3A2A536944EB}"/>
      </w:docPartPr>
      <w:docPartBody>
        <w:p w:rsidR="00A549F4" w:rsidRDefault="00BE2570">
          <w:pPr>
            <w:pStyle w:val="D95B0A3E1E9A4121849943AE512767D9"/>
          </w:pPr>
          <w:r w:rsidRPr="00853F0C">
            <w:rPr>
              <w:rStyle w:val="a3"/>
            </w:rPr>
            <w:t>Место для ввода текста.</w:t>
          </w:r>
        </w:p>
      </w:docPartBody>
    </w:docPart>
    <w:docPart>
      <w:docPartPr>
        <w:name w:val="56244FE5DD884064B4B7381A8FC5AB6D"/>
        <w:category>
          <w:name w:val="Общие"/>
          <w:gallery w:val="placeholder"/>
        </w:category>
        <w:types>
          <w:type w:val="bbPlcHdr"/>
        </w:types>
        <w:behaviors>
          <w:behavior w:val="content"/>
        </w:behaviors>
        <w:guid w:val="{82DC6567-F83A-4E46-AB57-E851438EA5FF}"/>
      </w:docPartPr>
      <w:docPartBody>
        <w:p w:rsidR="00A549F4" w:rsidRDefault="00BE2570">
          <w:pPr>
            <w:pStyle w:val="56244FE5DD884064B4B7381A8FC5AB6D"/>
          </w:pPr>
          <w:r w:rsidRPr="00853F0C">
            <w:rPr>
              <w:rStyle w:val="a3"/>
            </w:rPr>
            <w:t>Место для ввода текста.</w:t>
          </w:r>
        </w:p>
      </w:docPartBody>
    </w:docPart>
    <w:docPart>
      <w:docPartPr>
        <w:name w:val="3130554579794789BAE9F1D96850FD0A"/>
        <w:category>
          <w:name w:val="Общие"/>
          <w:gallery w:val="placeholder"/>
        </w:category>
        <w:types>
          <w:type w:val="bbPlcHdr"/>
        </w:types>
        <w:behaviors>
          <w:behavior w:val="content"/>
        </w:behaviors>
        <w:guid w:val="{A4A45C2B-8822-489B-9187-A748449BA472}"/>
      </w:docPartPr>
      <w:docPartBody>
        <w:p w:rsidR="00A549F4" w:rsidRDefault="00BE2570">
          <w:pPr>
            <w:pStyle w:val="3130554579794789BAE9F1D96850FD0A"/>
          </w:pPr>
          <w:r w:rsidRPr="00853F0C">
            <w:rPr>
              <w:rStyle w:val="a3"/>
            </w:rPr>
            <w:t>Место для ввода текста.</w:t>
          </w:r>
        </w:p>
      </w:docPartBody>
    </w:docPart>
    <w:docPart>
      <w:docPartPr>
        <w:name w:val="748E4610EE354861BAB66ADDCEDD471D"/>
        <w:category>
          <w:name w:val="Общие"/>
          <w:gallery w:val="placeholder"/>
        </w:category>
        <w:types>
          <w:type w:val="bbPlcHdr"/>
        </w:types>
        <w:behaviors>
          <w:behavior w:val="content"/>
        </w:behaviors>
        <w:guid w:val="{73CC6052-F89A-4857-A061-3A41B9CA88AB}"/>
      </w:docPartPr>
      <w:docPartBody>
        <w:p w:rsidR="00A549F4" w:rsidRDefault="00BE2570">
          <w:pPr>
            <w:pStyle w:val="748E4610EE354861BAB66ADDCEDD471D"/>
          </w:pPr>
          <w:r w:rsidRPr="00853F0C">
            <w:rPr>
              <w:rStyle w:val="a3"/>
            </w:rPr>
            <w:t>Место для ввода текста.</w:t>
          </w:r>
        </w:p>
      </w:docPartBody>
    </w:docPart>
    <w:docPart>
      <w:docPartPr>
        <w:name w:val="38C5F28C3BD8434DB75D1799DC234E4E"/>
        <w:category>
          <w:name w:val="Общие"/>
          <w:gallery w:val="placeholder"/>
        </w:category>
        <w:types>
          <w:type w:val="bbPlcHdr"/>
        </w:types>
        <w:behaviors>
          <w:behavior w:val="content"/>
        </w:behaviors>
        <w:guid w:val="{F723CBC4-40FB-43D9-8B34-6CA231B22A70}"/>
      </w:docPartPr>
      <w:docPartBody>
        <w:p w:rsidR="00A549F4" w:rsidRDefault="00BE2570">
          <w:pPr>
            <w:pStyle w:val="38C5F28C3BD8434DB75D1799DC234E4E"/>
          </w:pPr>
          <w:r w:rsidRPr="00853F0C">
            <w:rPr>
              <w:rStyle w:val="a3"/>
            </w:rPr>
            <w:t>Место для ввода текста.</w:t>
          </w:r>
        </w:p>
      </w:docPartBody>
    </w:docPart>
    <w:docPart>
      <w:docPartPr>
        <w:name w:val="DC554882660B4C93A227B68C80A4BA85"/>
        <w:category>
          <w:name w:val="Общие"/>
          <w:gallery w:val="placeholder"/>
        </w:category>
        <w:types>
          <w:type w:val="bbPlcHdr"/>
        </w:types>
        <w:behaviors>
          <w:behavior w:val="content"/>
        </w:behaviors>
        <w:guid w:val="{D4F695B4-306C-4E0C-B9A9-9AD72A78DFF2}"/>
      </w:docPartPr>
      <w:docPartBody>
        <w:p w:rsidR="00A549F4" w:rsidRDefault="00BE2570">
          <w:pPr>
            <w:pStyle w:val="DC554882660B4C93A227B68C80A4BA85"/>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0A25"/>
    <w:rsid w:val="00A549F4"/>
    <w:rsid w:val="00BE2570"/>
    <w:rsid w:val="00CC0A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CC0A25"/>
    <w:rPr>
      <w:color w:val="808080"/>
    </w:rPr>
  </w:style>
  <w:style w:type="paragraph" w:customStyle="1" w:styleId="6E1B6E4839C642B6AB93D13704BF95D1">
    <w:name w:val="6E1B6E4839C642B6AB93D13704BF95D1"/>
  </w:style>
  <w:style w:type="paragraph" w:customStyle="1" w:styleId="6149E90C578F4FCDAD41981D18FDFA33">
    <w:name w:val="6149E90C578F4FCDAD41981D18FDFA33"/>
  </w:style>
  <w:style w:type="paragraph" w:customStyle="1" w:styleId="B3166BD548154465A871FAD2BEBA32C8">
    <w:name w:val="B3166BD548154465A871FAD2BEBA32C8"/>
  </w:style>
  <w:style w:type="paragraph" w:customStyle="1" w:styleId="9253283ECC154F6B941699F9E6140267">
    <w:name w:val="9253283ECC154F6B941699F9E6140267"/>
  </w:style>
  <w:style w:type="paragraph" w:customStyle="1" w:styleId="F4A776EA55C14137A04A8379FCF2BA71">
    <w:name w:val="F4A776EA55C14137A04A8379FCF2BA71"/>
  </w:style>
  <w:style w:type="paragraph" w:customStyle="1" w:styleId="5939645179404D55A3A1CA572B641C94">
    <w:name w:val="5939645179404D55A3A1CA572B641C94"/>
  </w:style>
  <w:style w:type="paragraph" w:customStyle="1" w:styleId="F4E1BD28519D4E06A005468FAADD2E12">
    <w:name w:val="F4E1BD28519D4E06A005468FAADD2E12"/>
  </w:style>
  <w:style w:type="paragraph" w:customStyle="1" w:styleId="54EBBFEA5DF94A9EA624612D6C91FB90">
    <w:name w:val="54EBBFEA5DF94A9EA624612D6C91FB90"/>
  </w:style>
  <w:style w:type="paragraph" w:customStyle="1" w:styleId="52AD0316962E4BE79E338A0639CC59D6">
    <w:name w:val="52AD0316962E4BE79E338A0639CC59D6"/>
  </w:style>
  <w:style w:type="paragraph" w:customStyle="1" w:styleId="4080ECC026CA48E99D006A9F81BA5606">
    <w:name w:val="4080ECC026CA48E99D006A9F81BA5606"/>
  </w:style>
  <w:style w:type="paragraph" w:customStyle="1" w:styleId="EDB848115D104306AEFB94DABCA6D802">
    <w:name w:val="EDB848115D104306AEFB94DABCA6D802"/>
  </w:style>
  <w:style w:type="paragraph" w:customStyle="1" w:styleId="D33FFAF0D5E14887BAF2D7D42C5A5392">
    <w:name w:val="D33FFAF0D5E14887BAF2D7D42C5A5392"/>
  </w:style>
  <w:style w:type="paragraph" w:customStyle="1" w:styleId="BE2B586386E649E0B8D594B9B6298EFE">
    <w:name w:val="BE2B586386E649E0B8D594B9B6298EFE"/>
  </w:style>
  <w:style w:type="paragraph" w:customStyle="1" w:styleId="6947F46B61524FD6B0EE879A47E1FBA7">
    <w:name w:val="6947F46B61524FD6B0EE879A47E1FBA7"/>
  </w:style>
  <w:style w:type="paragraph" w:customStyle="1" w:styleId="3201E15B442046A9A8F0BCB6CF191717">
    <w:name w:val="3201E15B442046A9A8F0BCB6CF191717"/>
  </w:style>
  <w:style w:type="paragraph" w:customStyle="1" w:styleId="697906F27BAE4696B5FE31790AB4CCD0">
    <w:name w:val="697906F27BAE4696B5FE31790AB4CCD0"/>
  </w:style>
  <w:style w:type="paragraph" w:customStyle="1" w:styleId="2211929471BD45BA9C4C553EB1931C9A">
    <w:name w:val="2211929471BD45BA9C4C553EB1931C9A"/>
  </w:style>
  <w:style w:type="paragraph" w:customStyle="1" w:styleId="BED392A7CDDD4B9E9AE896A65EF3B35B">
    <w:name w:val="BED392A7CDDD4B9E9AE896A65EF3B35B"/>
  </w:style>
  <w:style w:type="paragraph" w:customStyle="1" w:styleId="485F7412119D4EDC876A1E21EC64C84B">
    <w:name w:val="485F7412119D4EDC876A1E21EC64C84B"/>
  </w:style>
  <w:style w:type="paragraph" w:customStyle="1" w:styleId="CFDF46C360304068BA5317040AC3A4D9">
    <w:name w:val="CFDF46C360304068BA5317040AC3A4D9"/>
  </w:style>
  <w:style w:type="paragraph" w:customStyle="1" w:styleId="8A043E4456654F6DA7BBDF6138C4CB42">
    <w:name w:val="8A043E4456654F6DA7BBDF6138C4CB42"/>
  </w:style>
  <w:style w:type="paragraph" w:customStyle="1" w:styleId="ABE1F1371BFE424AA3875D83B0976391">
    <w:name w:val="ABE1F1371BFE424AA3875D83B0976391"/>
  </w:style>
  <w:style w:type="paragraph" w:customStyle="1" w:styleId="CE95058A5E144B11951450A1A18FAED6">
    <w:name w:val="CE95058A5E144B11951450A1A18FAED6"/>
  </w:style>
  <w:style w:type="paragraph" w:customStyle="1" w:styleId="631B1AE59C7B4B65ADC662FC7D367141">
    <w:name w:val="631B1AE59C7B4B65ADC662FC7D367141"/>
  </w:style>
  <w:style w:type="paragraph" w:customStyle="1" w:styleId="E3416F527A514C40A1F78C590F6AA729">
    <w:name w:val="E3416F527A514C40A1F78C590F6AA729"/>
  </w:style>
  <w:style w:type="paragraph" w:customStyle="1" w:styleId="BF6F6BA6E5EA4531A1E34E2D0E6A2C48">
    <w:name w:val="BF6F6BA6E5EA4531A1E34E2D0E6A2C48"/>
  </w:style>
  <w:style w:type="paragraph" w:customStyle="1" w:styleId="514119F37D2549F3B9DA78D01D54910E">
    <w:name w:val="514119F37D2549F3B9DA78D01D54910E"/>
  </w:style>
  <w:style w:type="paragraph" w:customStyle="1" w:styleId="3CBDCDE86EE64F6E804EA1EA45ED867E">
    <w:name w:val="3CBDCDE86EE64F6E804EA1EA45ED867E"/>
  </w:style>
  <w:style w:type="paragraph" w:customStyle="1" w:styleId="6AF4325E63334A5DBBC8051A367EA829">
    <w:name w:val="6AF4325E63334A5DBBC8051A367EA829"/>
  </w:style>
  <w:style w:type="paragraph" w:customStyle="1" w:styleId="88570EEBF8B74DBB96951C58D686D100">
    <w:name w:val="88570EEBF8B74DBB96951C58D686D100"/>
  </w:style>
  <w:style w:type="paragraph" w:customStyle="1" w:styleId="9FFC3B18B7E940948969692EF0E67CF1">
    <w:name w:val="9FFC3B18B7E940948969692EF0E67CF1"/>
  </w:style>
  <w:style w:type="paragraph" w:customStyle="1" w:styleId="1C1A947A250445D0A92AB1AFC4EAED61">
    <w:name w:val="1C1A947A250445D0A92AB1AFC4EAED61"/>
  </w:style>
  <w:style w:type="paragraph" w:customStyle="1" w:styleId="A0030116E8A24E7F906F1B8884036545">
    <w:name w:val="A0030116E8A24E7F906F1B8884036545"/>
  </w:style>
  <w:style w:type="paragraph" w:customStyle="1" w:styleId="DAC0FF2AB69249C4A4C3E0A96C1FA5E9">
    <w:name w:val="DAC0FF2AB69249C4A4C3E0A96C1FA5E9"/>
  </w:style>
  <w:style w:type="paragraph" w:customStyle="1" w:styleId="062F6676637D4BDA92CA8B8AC483FD36">
    <w:name w:val="062F6676637D4BDA92CA8B8AC483FD36"/>
  </w:style>
  <w:style w:type="paragraph" w:customStyle="1" w:styleId="C5477ED4077E44DDAC1719441AD52C65">
    <w:name w:val="C5477ED4077E44DDAC1719441AD52C65"/>
  </w:style>
  <w:style w:type="paragraph" w:customStyle="1" w:styleId="66A5D1DE4E8044E1A6129F9B08C276FD">
    <w:name w:val="66A5D1DE4E8044E1A6129F9B08C276FD"/>
  </w:style>
  <w:style w:type="paragraph" w:customStyle="1" w:styleId="1428B1CBA9854B59831D1491FA6F35D1">
    <w:name w:val="1428B1CBA9854B59831D1491FA6F35D1"/>
  </w:style>
  <w:style w:type="paragraph" w:customStyle="1" w:styleId="2F5417FD8B914EE1BDE35EF59B7B6419">
    <w:name w:val="2F5417FD8B914EE1BDE35EF59B7B6419"/>
  </w:style>
  <w:style w:type="paragraph" w:customStyle="1" w:styleId="21A56E6CBA1B4FF39ED212925D3CA749">
    <w:name w:val="21A56E6CBA1B4FF39ED212925D3CA749"/>
  </w:style>
  <w:style w:type="paragraph" w:customStyle="1" w:styleId="E321EDB5461B413FB8FE705E023AE777">
    <w:name w:val="E321EDB5461B413FB8FE705E023AE777"/>
  </w:style>
  <w:style w:type="paragraph" w:customStyle="1" w:styleId="B93AD8813F8E4D078D8185B8346ABE49">
    <w:name w:val="B93AD8813F8E4D078D8185B8346ABE49"/>
  </w:style>
  <w:style w:type="paragraph" w:customStyle="1" w:styleId="C9A0899F163348108AAE364758497602">
    <w:name w:val="C9A0899F163348108AAE364758497602"/>
  </w:style>
  <w:style w:type="paragraph" w:customStyle="1" w:styleId="B5A787304CBD429B8852078299D87D78">
    <w:name w:val="B5A787304CBD429B8852078299D87D78"/>
  </w:style>
  <w:style w:type="paragraph" w:customStyle="1" w:styleId="3F4377CF112C44A394EE0DEBEC17B4D6">
    <w:name w:val="3F4377CF112C44A394EE0DEBEC17B4D6"/>
  </w:style>
  <w:style w:type="paragraph" w:customStyle="1" w:styleId="127327AF427943ECA098F1DEF38A83C6">
    <w:name w:val="127327AF427943ECA098F1DEF38A83C6"/>
  </w:style>
  <w:style w:type="paragraph" w:customStyle="1" w:styleId="B772587E25854E88B5983595E8E34AB4">
    <w:name w:val="B772587E25854E88B5983595E8E34AB4"/>
  </w:style>
  <w:style w:type="paragraph" w:customStyle="1" w:styleId="FFDEAFFBC7A745A48F6EFA957C8632DF">
    <w:name w:val="FFDEAFFBC7A745A48F6EFA957C8632DF"/>
  </w:style>
  <w:style w:type="paragraph" w:customStyle="1" w:styleId="B5A2D1D3B2B44D3B8FB17FA43EFA22C8">
    <w:name w:val="B5A2D1D3B2B44D3B8FB17FA43EFA22C8"/>
  </w:style>
  <w:style w:type="paragraph" w:customStyle="1" w:styleId="582B5A99D52744378F54185D446AB90B">
    <w:name w:val="582B5A99D52744378F54185D446AB90B"/>
  </w:style>
  <w:style w:type="paragraph" w:customStyle="1" w:styleId="B1638D6F36A3445982E0D00BE2F22651">
    <w:name w:val="B1638D6F36A3445982E0D00BE2F22651"/>
  </w:style>
  <w:style w:type="paragraph" w:customStyle="1" w:styleId="6171CB260D1A487AB3FE3DFD09A2B408">
    <w:name w:val="6171CB260D1A487AB3FE3DFD09A2B408"/>
  </w:style>
  <w:style w:type="paragraph" w:customStyle="1" w:styleId="236F2B4DBDF7461098A05536A82A050B">
    <w:name w:val="236F2B4DBDF7461098A05536A82A050B"/>
  </w:style>
  <w:style w:type="paragraph" w:customStyle="1" w:styleId="97DB4F43BC7F40FA8B8967E9D469C428">
    <w:name w:val="97DB4F43BC7F40FA8B8967E9D469C428"/>
  </w:style>
  <w:style w:type="paragraph" w:customStyle="1" w:styleId="9A640EAC243C4169953CB031C8BAF5C6">
    <w:name w:val="9A640EAC243C4169953CB031C8BAF5C6"/>
  </w:style>
  <w:style w:type="paragraph" w:customStyle="1" w:styleId="BB98059CD48B46139BAB20D921E197E5">
    <w:name w:val="BB98059CD48B46139BAB20D921E197E5"/>
  </w:style>
  <w:style w:type="paragraph" w:customStyle="1" w:styleId="F826B506B396442A90D35204F5308725">
    <w:name w:val="F826B506B396442A90D35204F5308725"/>
  </w:style>
  <w:style w:type="paragraph" w:customStyle="1" w:styleId="6CFF3EF4F97E4924A8B79D7A876032C8">
    <w:name w:val="6CFF3EF4F97E4924A8B79D7A876032C8"/>
  </w:style>
  <w:style w:type="paragraph" w:customStyle="1" w:styleId="3D9AE1EDCC1B4EDB908BF97712125DC4">
    <w:name w:val="3D9AE1EDCC1B4EDB908BF97712125DC4"/>
  </w:style>
  <w:style w:type="paragraph" w:customStyle="1" w:styleId="BDAC2415094244669E8D983CB2DDCA5C">
    <w:name w:val="BDAC2415094244669E8D983CB2DDCA5C"/>
  </w:style>
  <w:style w:type="paragraph" w:customStyle="1" w:styleId="1032F516630E422B8C6D5D036B190D9F">
    <w:name w:val="1032F516630E422B8C6D5D036B190D9F"/>
  </w:style>
  <w:style w:type="paragraph" w:customStyle="1" w:styleId="EF1E719F268E4F4CA93035E155FFCBFA">
    <w:name w:val="EF1E719F268E4F4CA93035E155FFCBFA"/>
  </w:style>
  <w:style w:type="paragraph" w:customStyle="1" w:styleId="2279620079F440E2A2BEF6CA410F0E44">
    <w:name w:val="2279620079F440E2A2BEF6CA410F0E44"/>
  </w:style>
  <w:style w:type="paragraph" w:customStyle="1" w:styleId="00B21B205E764C19A8740D63EEF797BE">
    <w:name w:val="00B21B205E764C19A8740D63EEF797BE"/>
  </w:style>
  <w:style w:type="paragraph" w:customStyle="1" w:styleId="3E79626F755D4AE49824ED19DBAF6D6A">
    <w:name w:val="3E79626F755D4AE49824ED19DBAF6D6A"/>
  </w:style>
  <w:style w:type="paragraph" w:customStyle="1" w:styleId="4A3B2E2779354F6C81F7AA757346CB4B">
    <w:name w:val="4A3B2E2779354F6C81F7AA757346CB4B"/>
  </w:style>
  <w:style w:type="paragraph" w:customStyle="1" w:styleId="5B99691E6EFA4991984CB0D2324E2460">
    <w:name w:val="5B99691E6EFA4991984CB0D2324E2460"/>
  </w:style>
  <w:style w:type="paragraph" w:customStyle="1" w:styleId="8BC112BF80264534BBF36F764A9E6D69">
    <w:name w:val="8BC112BF80264534BBF36F764A9E6D69"/>
  </w:style>
  <w:style w:type="paragraph" w:customStyle="1" w:styleId="D95B0A3E1E9A4121849943AE512767D9">
    <w:name w:val="D95B0A3E1E9A4121849943AE512767D9"/>
  </w:style>
  <w:style w:type="paragraph" w:customStyle="1" w:styleId="56244FE5DD884064B4B7381A8FC5AB6D">
    <w:name w:val="56244FE5DD884064B4B7381A8FC5AB6D"/>
  </w:style>
  <w:style w:type="paragraph" w:customStyle="1" w:styleId="3130554579794789BAE9F1D96850FD0A">
    <w:name w:val="3130554579794789BAE9F1D96850FD0A"/>
  </w:style>
  <w:style w:type="paragraph" w:customStyle="1" w:styleId="748E4610EE354861BAB66ADDCEDD471D">
    <w:name w:val="748E4610EE354861BAB66ADDCEDD471D"/>
  </w:style>
  <w:style w:type="paragraph" w:customStyle="1" w:styleId="38C5F28C3BD8434DB75D1799DC234E4E">
    <w:name w:val="38C5F28C3BD8434DB75D1799DC234E4E"/>
  </w:style>
  <w:style w:type="paragraph" w:customStyle="1" w:styleId="DC554882660B4C93A227B68C80A4BA85">
    <w:name w:val="DC554882660B4C93A227B68C80A4BA85"/>
  </w:style>
  <w:style w:type="paragraph" w:customStyle="1" w:styleId="38E993937F9749C6939ACA3A8B4AC4F2">
    <w:name w:val="38E993937F9749C6939ACA3A8B4AC4F2"/>
  </w:style>
  <w:style w:type="paragraph" w:customStyle="1" w:styleId="B81515C5251542EA9AC6B967B9E9E59C">
    <w:name w:val="B81515C5251542EA9AC6B967B9E9E59C"/>
  </w:style>
  <w:style w:type="paragraph" w:customStyle="1" w:styleId="E7C983E498274EE89191C80937859071">
    <w:name w:val="E7C983E498274EE89191C80937859071"/>
  </w:style>
  <w:style w:type="paragraph" w:customStyle="1" w:styleId="DE8A36D30B6E4C7EAC88A891A640B51B">
    <w:name w:val="DE8A36D30B6E4C7EAC88A891A640B51B"/>
    <w:rsid w:val="00CC0A25"/>
  </w:style>
  <w:style w:type="paragraph" w:customStyle="1" w:styleId="9BD9520658DF4F269D0D843F8BE11F8A">
    <w:name w:val="9BD9520658DF4F269D0D843F8BE11F8A"/>
    <w:rsid w:val="00CC0A25"/>
  </w:style>
  <w:style w:type="paragraph" w:customStyle="1" w:styleId="1C0452C938B14017835255CCA620BC07">
    <w:name w:val="1C0452C938B14017835255CCA620BC07"/>
    <w:rsid w:val="00CC0A25"/>
  </w:style>
  <w:style w:type="paragraph" w:customStyle="1" w:styleId="CB90B39E65734194A445D567674E222C">
    <w:name w:val="CB90B39E65734194A445D567674E222C"/>
    <w:rsid w:val="00CC0A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60FCCD-682E-4CAC-AE4F-AA764B7BD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39</TotalTime>
  <Pages>28</Pages>
  <Words>8171</Words>
  <Characters>46579</Characters>
  <Application>Microsoft Office Word</Application>
  <DocSecurity>0</DocSecurity>
  <Lines>388</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18</cp:revision>
  <cp:lastPrinted>2023-07-10T08:41:00Z</cp:lastPrinted>
  <dcterms:created xsi:type="dcterms:W3CDTF">2023-06-19T12:52:00Z</dcterms:created>
  <dcterms:modified xsi:type="dcterms:W3CDTF">2023-07-10T08:41:00Z</dcterms:modified>
  <cp:category>Шаблоны</cp:category>
</cp:coreProperties>
</file>